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1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5670"/>
        <w:gridCol w:w="11"/>
      </w:tblGrid>
      <w:tr w:rsidR="00DB03F1" w:rsidRPr="00CB32F6" w14:paraId="2A2932B6" w14:textId="77777777" w:rsidTr="00CC6F97">
        <w:trPr>
          <w:trHeight w:val="223"/>
        </w:trPr>
        <w:tc>
          <w:tcPr>
            <w:tcW w:w="10217" w:type="dxa"/>
            <w:gridSpan w:val="3"/>
            <w:shd w:val="clear" w:color="auto" w:fill="F2F2F2"/>
            <w:vAlign w:val="center"/>
          </w:tcPr>
          <w:p w14:paraId="094B55DA" w14:textId="77777777" w:rsidR="0078021A" w:rsidRPr="00CB32F6" w:rsidRDefault="0078021A" w:rsidP="00CC6F97">
            <w:pPr>
              <w:tabs>
                <w:tab w:val="left" w:pos="4482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  <w:lang w:val="es-CO"/>
              </w:rPr>
            </w:pPr>
            <w:r w:rsidRPr="00CB32F6">
              <w:rPr>
                <w:rFonts w:ascii="Century Gothic" w:hAnsi="Century Gothic"/>
                <w:b/>
                <w:bCs/>
                <w:sz w:val="20"/>
                <w:szCs w:val="20"/>
                <w:lang w:val="es-CO"/>
              </w:rPr>
              <w:t xml:space="preserve">  </w:t>
            </w:r>
            <w:r w:rsidR="00D81B10" w:rsidRPr="00CB32F6">
              <w:rPr>
                <w:rFonts w:ascii="Century Gothic" w:hAnsi="Century Gothic"/>
                <w:b/>
                <w:bCs/>
                <w:sz w:val="20"/>
                <w:szCs w:val="20"/>
                <w:lang w:val="es-CO"/>
              </w:rPr>
              <w:t xml:space="preserve">RESULTADO DE APRENDIZAJE A EVALUAR </w:t>
            </w:r>
          </w:p>
        </w:tc>
      </w:tr>
      <w:tr w:rsidR="00DB03F1" w:rsidRPr="00CB32F6" w14:paraId="3BF7F7D6" w14:textId="77777777" w:rsidTr="00141655">
        <w:trPr>
          <w:gridAfter w:val="1"/>
          <w:wAfter w:w="11" w:type="dxa"/>
          <w:trHeight w:val="223"/>
        </w:trPr>
        <w:tc>
          <w:tcPr>
            <w:tcW w:w="10206" w:type="dxa"/>
            <w:gridSpan w:val="2"/>
            <w:shd w:val="clear" w:color="auto" w:fill="FFFFFF"/>
            <w:vAlign w:val="center"/>
          </w:tcPr>
          <w:p w14:paraId="098B3189" w14:textId="210E9BDA" w:rsidR="00D81B10" w:rsidRPr="00CB32F6" w:rsidRDefault="007C20E8" w:rsidP="00372E99">
            <w:pPr>
              <w:spacing w:after="0" w:line="240" w:lineRule="auto"/>
              <w:ind w:right="1390"/>
              <w:jc w:val="center"/>
              <w:rPr>
                <w:rFonts w:ascii="Century Gothic" w:hAnsi="Century Gothic"/>
                <w:bCs/>
                <w:sz w:val="20"/>
                <w:szCs w:val="20"/>
                <w:lang w:val="es-CO"/>
              </w:rPr>
            </w:pPr>
            <w:r w:rsidRPr="00CB32F6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ELABORAR PRODUCTOS DE CHOCOLATERÍA SEGÚN ESPECIFICACIONES DE PROCESO Y NECESIDADES DE MERCADO</w:t>
            </w:r>
          </w:p>
        </w:tc>
      </w:tr>
      <w:tr w:rsidR="00DB03F1" w:rsidRPr="00CB32F6" w14:paraId="156DF349" w14:textId="77777777" w:rsidTr="00CC6F97">
        <w:trPr>
          <w:trHeight w:val="223"/>
        </w:trPr>
        <w:tc>
          <w:tcPr>
            <w:tcW w:w="10217" w:type="dxa"/>
            <w:gridSpan w:val="3"/>
            <w:shd w:val="clear" w:color="auto" w:fill="F2F2F2"/>
            <w:vAlign w:val="center"/>
          </w:tcPr>
          <w:p w14:paraId="32EBA6E2" w14:textId="65E68D94" w:rsidR="0078021A" w:rsidRPr="00CB32F6" w:rsidRDefault="00315097" w:rsidP="00CC6F97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0"/>
                <w:szCs w:val="20"/>
                <w:lang w:val="es-CO"/>
              </w:rPr>
            </w:pPr>
            <w:r w:rsidRPr="00CB32F6">
              <w:rPr>
                <w:rFonts w:ascii="Century Gothic" w:hAnsi="Century Gothic"/>
                <w:b/>
                <w:sz w:val="20"/>
                <w:szCs w:val="20"/>
                <w:lang w:val="es-CO"/>
              </w:rPr>
              <w:t>PROGRAMA DE FORMACIÓN</w:t>
            </w:r>
          </w:p>
        </w:tc>
      </w:tr>
      <w:tr w:rsidR="00DB03F1" w:rsidRPr="00CB32F6" w14:paraId="32609ED2" w14:textId="77777777" w:rsidTr="00CE299E">
        <w:trPr>
          <w:trHeight w:val="223"/>
        </w:trPr>
        <w:tc>
          <w:tcPr>
            <w:tcW w:w="4536" w:type="dxa"/>
            <w:vAlign w:val="center"/>
          </w:tcPr>
          <w:p w14:paraId="361B006D" w14:textId="77777777" w:rsidR="006B19CE" w:rsidRPr="00CB32F6" w:rsidRDefault="006B19CE" w:rsidP="00CC6F97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  <w:lang w:val="es-CO"/>
              </w:rPr>
            </w:pPr>
            <w:r w:rsidRPr="00CB32F6">
              <w:rPr>
                <w:rFonts w:ascii="Century Gothic" w:hAnsi="Century Gothic"/>
                <w:b/>
                <w:sz w:val="20"/>
                <w:szCs w:val="20"/>
                <w:lang w:val="es-CO"/>
              </w:rPr>
              <w:t xml:space="preserve">GUIA DE APRENDIZAJE </w:t>
            </w:r>
          </w:p>
        </w:tc>
        <w:tc>
          <w:tcPr>
            <w:tcW w:w="5681" w:type="dxa"/>
            <w:gridSpan w:val="2"/>
            <w:vAlign w:val="center"/>
          </w:tcPr>
          <w:p w14:paraId="44EC2552" w14:textId="1BF1C954" w:rsidR="006B19CE" w:rsidRPr="00CB32F6" w:rsidRDefault="007C20E8" w:rsidP="00CC6F97">
            <w:pPr>
              <w:spacing w:after="0" w:line="240" w:lineRule="auto"/>
              <w:rPr>
                <w:rFonts w:ascii="Century Gothic" w:hAnsi="Century Gothic"/>
                <w:bCs/>
                <w:sz w:val="20"/>
                <w:szCs w:val="20"/>
                <w:lang w:val="es-CO"/>
              </w:rPr>
            </w:pPr>
            <w:r w:rsidRPr="00CB32F6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9</w:t>
            </w:r>
          </w:p>
        </w:tc>
      </w:tr>
      <w:tr w:rsidR="00DB03F1" w:rsidRPr="00CB32F6" w14:paraId="76AF70F9" w14:textId="77777777" w:rsidTr="00FD5699">
        <w:trPr>
          <w:trHeight w:val="223"/>
        </w:trPr>
        <w:tc>
          <w:tcPr>
            <w:tcW w:w="4536" w:type="dxa"/>
            <w:vAlign w:val="center"/>
          </w:tcPr>
          <w:p w14:paraId="1F0CD753" w14:textId="5EA0FBED" w:rsidR="006B19CE" w:rsidRPr="00CB32F6" w:rsidRDefault="006B19CE" w:rsidP="00CC6F97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  <w:lang w:val="es-CO"/>
              </w:rPr>
            </w:pPr>
            <w:r w:rsidRPr="00CB32F6">
              <w:rPr>
                <w:rFonts w:ascii="Century Gothic" w:hAnsi="Century Gothic"/>
                <w:b/>
                <w:sz w:val="20"/>
                <w:szCs w:val="20"/>
                <w:lang w:val="es-CO"/>
              </w:rPr>
              <w:t>CÓDIGO FICHA:</w:t>
            </w:r>
            <w:r w:rsidR="0009349E" w:rsidRPr="00CB32F6">
              <w:rPr>
                <w:rFonts w:ascii="Century Gothic" w:hAnsi="Century Gothic"/>
                <w:b/>
                <w:sz w:val="20"/>
                <w:szCs w:val="20"/>
                <w:lang w:val="es-CO"/>
              </w:rPr>
              <w:t xml:space="preserve"> </w:t>
            </w:r>
            <w:r w:rsidR="0009349E" w:rsidRPr="00CB32F6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3</w:t>
            </w:r>
            <w:r w:rsidR="00A95C1D" w:rsidRPr="00CB32F6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3</w:t>
            </w:r>
            <w:r w:rsidR="00F41124" w:rsidRPr="00CB32F6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34848</w:t>
            </w:r>
          </w:p>
        </w:tc>
        <w:tc>
          <w:tcPr>
            <w:tcW w:w="5681" w:type="dxa"/>
            <w:gridSpan w:val="2"/>
            <w:vAlign w:val="center"/>
          </w:tcPr>
          <w:p w14:paraId="4AAD5555" w14:textId="173EE42C" w:rsidR="006B19CE" w:rsidRPr="00CB32F6" w:rsidRDefault="006B19CE" w:rsidP="00CC6F97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  <w:lang w:val="es-CO"/>
              </w:rPr>
            </w:pPr>
            <w:r w:rsidRPr="00CB32F6">
              <w:rPr>
                <w:rFonts w:ascii="Century Gothic" w:hAnsi="Century Gothic"/>
                <w:b/>
                <w:sz w:val="20"/>
                <w:szCs w:val="20"/>
                <w:lang w:val="es-CO"/>
              </w:rPr>
              <w:t>NOMBRE:</w:t>
            </w:r>
            <w:r w:rsidR="0009349E" w:rsidRPr="00CB32F6">
              <w:rPr>
                <w:rFonts w:ascii="Century Gothic" w:hAnsi="Century Gothic"/>
                <w:b/>
                <w:sz w:val="20"/>
                <w:szCs w:val="20"/>
                <w:lang w:val="es-CO"/>
              </w:rPr>
              <w:t xml:space="preserve"> </w:t>
            </w:r>
            <w:r w:rsidR="00A95C1D" w:rsidRPr="00CB32F6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CHOCOLATERÍA</w:t>
            </w:r>
          </w:p>
        </w:tc>
      </w:tr>
      <w:tr w:rsidR="00DB03F1" w:rsidRPr="00CB32F6" w14:paraId="36832A2F" w14:textId="77777777" w:rsidTr="00CC6F97">
        <w:trPr>
          <w:trHeight w:val="223"/>
        </w:trPr>
        <w:tc>
          <w:tcPr>
            <w:tcW w:w="10217" w:type="dxa"/>
            <w:gridSpan w:val="3"/>
            <w:tcBorders>
              <w:bottom w:val="single" w:sz="4" w:space="0" w:color="000000"/>
            </w:tcBorders>
            <w:vAlign w:val="center"/>
          </w:tcPr>
          <w:p w14:paraId="438DEB28" w14:textId="1CE47E6A" w:rsidR="0078021A" w:rsidRPr="00CB32F6" w:rsidRDefault="0078021A" w:rsidP="00CC6F97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  <w:lang w:val="es-CO"/>
              </w:rPr>
            </w:pPr>
            <w:r w:rsidRPr="00CB32F6">
              <w:rPr>
                <w:rFonts w:ascii="Century Gothic" w:hAnsi="Century Gothic"/>
                <w:b/>
                <w:sz w:val="20"/>
                <w:szCs w:val="20"/>
                <w:lang w:val="es-CO"/>
              </w:rPr>
              <w:t xml:space="preserve">TIEMPO ASIGNADO PARA LA PRUEBA: </w:t>
            </w:r>
            <w:r w:rsidR="007479CA" w:rsidRPr="00CB32F6">
              <w:rPr>
                <w:rFonts w:ascii="Century Gothic" w:hAnsi="Century Gothic"/>
                <w:b/>
                <w:sz w:val="20"/>
                <w:szCs w:val="20"/>
                <w:lang w:val="es-CO"/>
              </w:rPr>
              <w:t xml:space="preserve"> </w:t>
            </w:r>
            <w:r w:rsidR="007C20E8" w:rsidRPr="00CB32F6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2</w:t>
            </w:r>
            <w:r w:rsidR="002C0D24" w:rsidRPr="00CB32F6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0</w:t>
            </w:r>
            <w:r w:rsidR="007479CA" w:rsidRPr="00CB32F6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 xml:space="preserve"> minutos</w:t>
            </w:r>
          </w:p>
        </w:tc>
      </w:tr>
    </w:tbl>
    <w:p w14:paraId="5D345CB5" w14:textId="77777777" w:rsidR="0078021A" w:rsidRPr="00CB32F6" w:rsidRDefault="0078021A" w:rsidP="00BE78AA">
      <w:pPr>
        <w:shd w:val="clear" w:color="auto" w:fill="FFFFFF"/>
        <w:spacing w:after="0" w:line="240" w:lineRule="auto"/>
        <w:rPr>
          <w:rFonts w:ascii="Century Gothic" w:hAnsi="Century Gothic"/>
          <w:sz w:val="20"/>
          <w:szCs w:val="20"/>
          <w:lang w:val="es-CO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35"/>
      </w:tblGrid>
      <w:tr w:rsidR="00DB03F1" w:rsidRPr="00CB32F6" w14:paraId="6187AB50" w14:textId="77777777" w:rsidTr="00BE7EAA">
        <w:trPr>
          <w:trHeight w:val="864"/>
        </w:trPr>
        <w:tc>
          <w:tcPr>
            <w:tcW w:w="10235" w:type="dxa"/>
          </w:tcPr>
          <w:p w14:paraId="3CD564C5" w14:textId="5C36EBA8" w:rsidR="00EF5975" w:rsidRPr="00CB32F6" w:rsidRDefault="001964E7" w:rsidP="00EF5975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CB32F6">
              <w:rPr>
                <w:rFonts w:ascii="Century Gothic" w:hAnsi="Century Gothic" w:cs="Arial"/>
                <w:sz w:val="20"/>
                <w:szCs w:val="20"/>
              </w:rPr>
              <w:t>Aprendiz: l</w:t>
            </w:r>
            <w:r w:rsidR="001B5A73" w:rsidRPr="00CB32F6">
              <w:rPr>
                <w:rFonts w:ascii="Century Gothic" w:hAnsi="Century Gothic" w:cs="Arial"/>
                <w:sz w:val="20"/>
                <w:szCs w:val="20"/>
              </w:rPr>
              <w:t>a siguiente actividad de evaluación</w:t>
            </w:r>
            <w:r w:rsidR="007C20E8" w:rsidRPr="00CB32F6">
              <w:rPr>
                <w:rFonts w:ascii="Century Gothic" w:hAnsi="Century Gothic" w:cs="Arial"/>
                <w:sz w:val="20"/>
                <w:szCs w:val="20"/>
              </w:rPr>
              <w:t xml:space="preserve"> tiene como objetivo e</w:t>
            </w:r>
            <w:r w:rsidR="007C20E8" w:rsidRPr="00CB32F6">
              <w:rPr>
                <w:rFonts w:ascii="Century Gothic" w:hAnsi="Century Gothic" w:cs="Arial"/>
                <w:sz w:val="20"/>
                <w:szCs w:val="20"/>
              </w:rPr>
              <w:t>valuar la comprensión e interpretación de conceptos técnicos relacionados con la transformación del grano de cacao mediante la construcción y exposición de un mapa conceptual.</w:t>
            </w:r>
          </w:p>
        </w:tc>
      </w:tr>
    </w:tbl>
    <w:p w14:paraId="5EE7D048" w14:textId="77777777" w:rsidR="00347A83" w:rsidRPr="00CB32F6" w:rsidRDefault="00347A83" w:rsidP="00347A83">
      <w:pPr>
        <w:spacing w:after="0"/>
        <w:jc w:val="both"/>
        <w:rPr>
          <w:rFonts w:ascii="Century Gothic" w:hAnsi="Century Gothic" w:cstheme="minorHAnsi"/>
          <w:b/>
          <w:bCs/>
          <w:sz w:val="20"/>
          <w:szCs w:val="20"/>
        </w:rPr>
      </w:pPr>
    </w:p>
    <w:p w14:paraId="6B315F0D" w14:textId="77777777" w:rsidR="007C20E8" w:rsidRPr="00CB32F6" w:rsidRDefault="007C20E8" w:rsidP="007C20E8">
      <w:pPr>
        <w:spacing w:after="0"/>
        <w:jc w:val="both"/>
        <w:rPr>
          <w:rFonts w:ascii="Century Gothic" w:hAnsi="Century Gothic" w:cstheme="minorHAnsi"/>
          <w:b/>
          <w:bCs/>
          <w:sz w:val="20"/>
          <w:szCs w:val="20"/>
        </w:rPr>
      </w:pPr>
      <w:r w:rsidRPr="00CB32F6">
        <w:rPr>
          <w:rFonts w:ascii="Century Gothic" w:hAnsi="Century Gothic" w:cstheme="minorHAnsi"/>
          <w:b/>
          <w:bCs/>
          <w:sz w:val="20"/>
          <w:szCs w:val="20"/>
        </w:rPr>
        <w:t>Escala de valoración:</w:t>
      </w:r>
    </w:p>
    <w:p w14:paraId="60186716" w14:textId="77777777" w:rsidR="007C20E8" w:rsidRPr="00CB32F6" w:rsidRDefault="007C20E8" w:rsidP="007C20E8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CB32F6">
        <w:rPr>
          <w:rFonts w:ascii="Century Gothic" w:hAnsi="Century Gothic" w:cstheme="minorHAnsi"/>
          <w:sz w:val="20"/>
          <w:szCs w:val="20"/>
        </w:rPr>
        <w:t>4 = Superior</w:t>
      </w:r>
    </w:p>
    <w:p w14:paraId="2337B074" w14:textId="77777777" w:rsidR="007C20E8" w:rsidRPr="00CB32F6" w:rsidRDefault="007C20E8" w:rsidP="007C20E8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CB32F6">
        <w:rPr>
          <w:rFonts w:ascii="Century Gothic" w:hAnsi="Century Gothic" w:cstheme="minorHAnsi"/>
          <w:sz w:val="20"/>
          <w:szCs w:val="20"/>
        </w:rPr>
        <w:t>3 = Alto</w:t>
      </w:r>
    </w:p>
    <w:p w14:paraId="2A79167A" w14:textId="77777777" w:rsidR="007C20E8" w:rsidRPr="00CB32F6" w:rsidRDefault="007C20E8" w:rsidP="007C20E8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CB32F6">
        <w:rPr>
          <w:rFonts w:ascii="Century Gothic" w:hAnsi="Century Gothic" w:cstheme="minorHAnsi"/>
          <w:sz w:val="20"/>
          <w:szCs w:val="20"/>
        </w:rPr>
        <w:t>2 = Básico</w:t>
      </w:r>
    </w:p>
    <w:p w14:paraId="10B72B31" w14:textId="026012FA" w:rsidR="007C20E8" w:rsidRPr="00CB32F6" w:rsidRDefault="007C20E8" w:rsidP="007C20E8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CB32F6">
        <w:rPr>
          <w:rFonts w:ascii="Century Gothic" w:hAnsi="Century Gothic" w:cstheme="minorHAnsi"/>
          <w:sz w:val="20"/>
          <w:szCs w:val="20"/>
        </w:rPr>
        <w:t>1 = Bajo</w:t>
      </w:r>
    </w:p>
    <w:p w14:paraId="263A4550" w14:textId="77777777" w:rsidR="007C20E8" w:rsidRPr="00CB32F6" w:rsidRDefault="007C20E8" w:rsidP="007C20E8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656"/>
        <w:gridCol w:w="1944"/>
        <w:gridCol w:w="1889"/>
        <w:gridCol w:w="1763"/>
        <w:gridCol w:w="1892"/>
        <w:gridCol w:w="928"/>
      </w:tblGrid>
      <w:tr w:rsidR="007C20E8" w:rsidRPr="00CB32F6" w14:paraId="290E6A6F" w14:textId="77777777" w:rsidTr="00CB32F6">
        <w:tc>
          <w:tcPr>
            <w:tcW w:w="1656" w:type="dxa"/>
          </w:tcPr>
          <w:p w14:paraId="769FAA57" w14:textId="220B0889" w:rsidR="007C20E8" w:rsidRPr="00CB32F6" w:rsidRDefault="007C20E8" w:rsidP="007C20E8">
            <w:pPr>
              <w:spacing w:after="0"/>
              <w:jc w:val="both"/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</w:pPr>
            <w:r w:rsidRPr="00CB32F6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>Criterio de evaluación</w:t>
            </w:r>
          </w:p>
        </w:tc>
        <w:tc>
          <w:tcPr>
            <w:tcW w:w="1944" w:type="dxa"/>
          </w:tcPr>
          <w:p w14:paraId="6656CF2D" w14:textId="4AA0B5B9" w:rsidR="007C20E8" w:rsidRPr="00CB32F6" w:rsidRDefault="007C20E8" w:rsidP="007C20E8">
            <w:pPr>
              <w:spacing w:after="0"/>
              <w:jc w:val="center"/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</w:pPr>
            <w:r w:rsidRPr="00CB32F6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>4 - Superior</w:t>
            </w:r>
          </w:p>
        </w:tc>
        <w:tc>
          <w:tcPr>
            <w:tcW w:w="1889" w:type="dxa"/>
          </w:tcPr>
          <w:p w14:paraId="2B56F00E" w14:textId="19365DBC" w:rsidR="007C20E8" w:rsidRPr="00CB32F6" w:rsidRDefault="007C20E8" w:rsidP="007C20E8">
            <w:pPr>
              <w:spacing w:after="0"/>
              <w:jc w:val="center"/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</w:pPr>
            <w:r w:rsidRPr="00CB32F6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>3 - Alto</w:t>
            </w:r>
          </w:p>
        </w:tc>
        <w:tc>
          <w:tcPr>
            <w:tcW w:w="1763" w:type="dxa"/>
          </w:tcPr>
          <w:p w14:paraId="4144027B" w14:textId="03B36809" w:rsidR="007C20E8" w:rsidRPr="00CB32F6" w:rsidRDefault="007C20E8" w:rsidP="007C20E8">
            <w:pPr>
              <w:spacing w:after="0"/>
              <w:jc w:val="center"/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</w:pPr>
            <w:r w:rsidRPr="00CB32F6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>2 - Básico</w:t>
            </w:r>
          </w:p>
        </w:tc>
        <w:tc>
          <w:tcPr>
            <w:tcW w:w="1892" w:type="dxa"/>
          </w:tcPr>
          <w:p w14:paraId="692007C4" w14:textId="5A8C153A" w:rsidR="007C20E8" w:rsidRPr="00CB32F6" w:rsidRDefault="007C20E8" w:rsidP="007C20E8">
            <w:pPr>
              <w:spacing w:after="0"/>
              <w:jc w:val="center"/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</w:pPr>
            <w:r w:rsidRPr="00CB32F6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>1 - Bajo</w:t>
            </w:r>
          </w:p>
        </w:tc>
        <w:tc>
          <w:tcPr>
            <w:tcW w:w="928" w:type="dxa"/>
          </w:tcPr>
          <w:p w14:paraId="0CD6D74D" w14:textId="5CE1BB76" w:rsidR="007C20E8" w:rsidRPr="00CB32F6" w:rsidRDefault="007C20E8" w:rsidP="007C20E8">
            <w:pPr>
              <w:spacing w:after="0"/>
              <w:jc w:val="center"/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</w:pPr>
            <w:r w:rsidRPr="00CB32F6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>Punta</w:t>
            </w:r>
            <w:r w:rsidRPr="00CB32F6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>je</w:t>
            </w:r>
          </w:p>
        </w:tc>
      </w:tr>
      <w:tr w:rsidR="007C20E8" w:rsidRPr="00CB32F6" w14:paraId="289B0963" w14:textId="77777777" w:rsidTr="00CB32F6">
        <w:tc>
          <w:tcPr>
            <w:tcW w:w="1656" w:type="dxa"/>
          </w:tcPr>
          <w:p w14:paraId="2915E66A" w14:textId="02D5B045" w:rsidR="007C20E8" w:rsidRPr="00CB32F6" w:rsidRDefault="007C20E8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CB32F6">
              <w:rPr>
                <w:rFonts w:ascii="Century Gothic" w:hAnsi="Century Gothic" w:cstheme="minorHAnsi"/>
                <w:sz w:val="20"/>
                <w:szCs w:val="20"/>
              </w:rPr>
              <w:t>Dominio de conceptos técnicos</w:t>
            </w:r>
          </w:p>
        </w:tc>
        <w:tc>
          <w:tcPr>
            <w:tcW w:w="1944" w:type="dxa"/>
          </w:tcPr>
          <w:p w14:paraId="48352BED" w14:textId="252A0EEB" w:rsidR="007C20E8" w:rsidRPr="00CB32F6" w:rsidRDefault="007C20E8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CB32F6">
              <w:rPr>
                <w:rFonts w:ascii="Century Gothic" w:hAnsi="Century Gothic" w:cstheme="minorHAnsi"/>
                <w:sz w:val="20"/>
                <w:szCs w:val="20"/>
              </w:rPr>
              <w:t>Explica con claridad, precisión y profundidad todos los conceptos relacionados con los procesos de chocolatería</w:t>
            </w:r>
            <w:r w:rsidRPr="00CB32F6">
              <w:rPr>
                <w:rFonts w:ascii="Century Gothic" w:hAnsi="Century Gothic" w:cstheme="minorHAnsi"/>
                <w:sz w:val="20"/>
                <w:szCs w:val="20"/>
              </w:rPr>
              <w:t>.</w:t>
            </w:r>
          </w:p>
        </w:tc>
        <w:tc>
          <w:tcPr>
            <w:tcW w:w="1889" w:type="dxa"/>
          </w:tcPr>
          <w:p w14:paraId="3AE2FE83" w14:textId="40ECE024" w:rsidR="007C20E8" w:rsidRPr="00CB32F6" w:rsidRDefault="007C20E8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CB32F6">
              <w:rPr>
                <w:rFonts w:ascii="Century Gothic" w:hAnsi="Century Gothic" w:cstheme="minorHAnsi"/>
                <w:sz w:val="20"/>
                <w:szCs w:val="20"/>
              </w:rPr>
              <w:t xml:space="preserve">Explica adecuadamente la mayoría de </w:t>
            </w:r>
            <w:r w:rsidRPr="00CB32F6">
              <w:rPr>
                <w:rFonts w:ascii="Century Gothic" w:hAnsi="Century Gothic" w:cstheme="minorHAnsi"/>
                <w:sz w:val="20"/>
                <w:szCs w:val="20"/>
              </w:rPr>
              <w:t>los conceptos</w:t>
            </w:r>
            <w:r w:rsidRPr="00CB32F6">
              <w:rPr>
                <w:rFonts w:ascii="Century Gothic" w:hAnsi="Century Gothic" w:cstheme="minorHAnsi"/>
                <w:sz w:val="20"/>
                <w:szCs w:val="20"/>
              </w:rPr>
              <w:t xml:space="preserve"> técnicos con pocas imprecisiones</w:t>
            </w:r>
            <w:r w:rsidRPr="00CB32F6">
              <w:rPr>
                <w:rFonts w:ascii="Century Gothic" w:hAnsi="Century Gothic" w:cstheme="minorHAnsi"/>
                <w:sz w:val="20"/>
                <w:szCs w:val="20"/>
              </w:rPr>
              <w:t>.</w:t>
            </w:r>
          </w:p>
        </w:tc>
        <w:tc>
          <w:tcPr>
            <w:tcW w:w="1763" w:type="dxa"/>
          </w:tcPr>
          <w:p w14:paraId="314AB225" w14:textId="1DD453A7" w:rsidR="007C20E8" w:rsidRPr="00CB32F6" w:rsidRDefault="007C20E8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CB32F6">
              <w:rPr>
                <w:rFonts w:ascii="Century Gothic" w:hAnsi="Century Gothic" w:cstheme="minorHAnsi"/>
                <w:sz w:val="20"/>
                <w:szCs w:val="20"/>
              </w:rPr>
              <w:t>Presenta comprensión parcial de los conceptos; existen errores o vacíos.</w:t>
            </w:r>
          </w:p>
        </w:tc>
        <w:tc>
          <w:tcPr>
            <w:tcW w:w="1892" w:type="dxa"/>
          </w:tcPr>
          <w:p w14:paraId="19A10505" w14:textId="36DC8CB6" w:rsidR="007C20E8" w:rsidRPr="00CB32F6" w:rsidRDefault="007C20E8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CB32F6">
              <w:rPr>
                <w:rFonts w:ascii="Century Gothic" w:hAnsi="Century Gothic" w:cstheme="minorHAnsi"/>
                <w:sz w:val="20"/>
                <w:szCs w:val="20"/>
              </w:rPr>
              <w:t>Presenta desconocimiento de los conceptos técnicos fundamentales.</w:t>
            </w:r>
          </w:p>
        </w:tc>
        <w:tc>
          <w:tcPr>
            <w:tcW w:w="928" w:type="dxa"/>
          </w:tcPr>
          <w:p w14:paraId="20B43DF6" w14:textId="77777777" w:rsidR="007C20E8" w:rsidRPr="00CB32F6" w:rsidRDefault="007C20E8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  <w:p w14:paraId="1E0F0C1C" w14:textId="77777777" w:rsidR="007C20E8" w:rsidRPr="00CB32F6" w:rsidRDefault="007C20E8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  <w:p w14:paraId="1F7CC63E" w14:textId="77777777" w:rsidR="007C20E8" w:rsidRPr="00CB32F6" w:rsidRDefault="007C20E8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  <w:p w14:paraId="47C0E3B7" w14:textId="77777777" w:rsidR="007C20E8" w:rsidRPr="00CB32F6" w:rsidRDefault="007C20E8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  <w:p w14:paraId="514A408C" w14:textId="4DECB274" w:rsidR="007C20E8" w:rsidRPr="00CB32F6" w:rsidRDefault="007C20E8" w:rsidP="007C20E8">
            <w:pPr>
              <w:spacing w:after="0"/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  <w:r w:rsidRPr="00CB32F6">
              <w:rPr>
                <w:rFonts w:ascii="Century Gothic" w:hAnsi="Century Gothic" w:cstheme="minorHAnsi"/>
                <w:sz w:val="20"/>
                <w:szCs w:val="20"/>
              </w:rPr>
              <w:t>______</w:t>
            </w:r>
          </w:p>
        </w:tc>
      </w:tr>
      <w:tr w:rsidR="007C20E8" w:rsidRPr="00CB32F6" w14:paraId="484FFD92" w14:textId="77777777" w:rsidTr="00CB32F6">
        <w:tc>
          <w:tcPr>
            <w:tcW w:w="1656" w:type="dxa"/>
          </w:tcPr>
          <w:p w14:paraId="5EC3DC3A" w14:textId="379C9A13" w:rsidR="007C20E8" w:rsidRPr="00CB32F6" w:rsidRDefault="007C20E8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CB32F6">
              <w:rPr>
                <w:rFonts w:ascii="Century Gothic" w:hAnsi="Century Gothic" w:cstheme="minorHAnsi"/>
                <w:sz w:val="20"/>
                <w:szCs w:val="20"/>
              </w:rPr>
              <w:t>Organización del mapa conceptual</w:t>
            </w:r>
          </w:p>
        </w:tc>
        <w:tc>
          <w:tcPr>
            <w:tcW w:w="1944" w:type="dxa"/>
          </w:tcPr>
          <w:p w14:paraId="1AE47EEE" w14:textId="19A3AA32" w:rsidR="007C20E8" w:rsidRPr="00CB32F6" w:rsidRDefault="007C20E8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CB32F6">
              <w:rPr>
                <w:rFonts w:ascii="Century Gothic" w:hAnsi="Century Gothic" w:cstheme="minorHAnsi"/>
                <w:sz w:val="20"/>
                <w:szCs w:val="20"/>
              </w:rPr>
              <w:t xml:space="preserve">El mapa presenta estructura lógica, jerarquización clara y relaciones </w:t>
            </w:r>
            <w:r w:rsidRPr="00CB32F6">
              <w:rPr>
                <w:rFonts w:ascii="Century Gothic" w:hAnsi="Century Gothic" w:cstheme="minorHAnsi"/>
                <w:sz w:val="20"/>
                <w:szCs w:val="20"/>
              </w:rPr>
              <w:lastRenderedPageBreak/>
              <w:t>coherentes entre conceptos.</w:t>
            </w:r>
          </w:p>
        </w:tc>
        <w:tc>
          <w:tcPr>
            <w:tcW w:w="1889" w:type="dxa"/>
          </w:tcPr>
          <w:p w14:paraId="4AE62C7A" w14:textId="6C88491D" w:rsidR="007C20E8" w:rsidRPr="00CB32F6" w:rsidRDefault="007C20E8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CB32F6">
              <w:rPr>
                <w:rFonts w:ascii="Century Gothic" w:hAnsi="Century Gothic" w:cstheme="minorHAnsi"/>
                <w:sz w:val="20"/>
                <w:szCs w:val="20"/>
              </w:rPr>
              <w:lastRenderedPageBreak/>
              <w:t>Presenta buena organización con algunas relaciones poco claras.</w:t>
            </w:r>
          </w:p>
        </w:tc>
        <w:tc>
          <w:tcPr>
            <w:tcW w:w="1763" w:type="dxa"/>
          </w:tcPr>
          <w:p w14:paraId="7B45311D" w14:textId="002D7AA7" w:rsidR="007C20E8" w:rsidRPr="00CB32F6" w:rsidRDefault="007C20E8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CB32F6">
              <w:rPr>
                <w:rFonts w:ascii="Century Gothic" w:hAnsi="Century Gothic" w:cstheme="minorHAnsi"/>
                <w:sz w:val="20"/>
                <w:szCs w:val="20"/>
              </w:rPr>
              <w:t>La organización es limitada y dificulta comprender el proceso.</w:t>
            </w:r>
          </w:p>
        </w:tc>
        <w:tc>
          <w:tcPr>
            <w:tcW w:w="1892" w:type="dxa"/>
          </w:tcPr>
          <w:p w14:paraId="287A1BD9" w14:textId="33649E6D" w:rsidR="007C20E8" w:rsidRPr="00CB32F6" w:rsidRDefault="007C20E8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CB32F6">
              <w:rPr>
                <w:rFonts w:ascii="Century Gothic" w:hAnsi="Century Gothic" w:cstheme="minorHAnsi"/>
                <w:sz w:val="20"/>
                <w:szCs w:val="20"/>
              </w:rPr>
              <w:t>El mapa carece de estructura y conexión entre conceptos.</w:t>
            </w:r>
          </w:p>
        </w:tc>
        <w:tc>
          <w:tcPr>
            <w:tcW w:w="928" w:type="dxa"/>
          </w:tcPr>
          <w:p w14:paraId="4677BCFF" w14:textId="77777777" w:rsidR="007C20E8" w:rsidRPr="00CB32F6" w:rsidRDefault="007C20E8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  <w:p w14:paraId="0EF184F6" w14:textId="77777777" w:rsidR="007C20E8" w:rsidRPr="00CB32F6" w:rsidRDefault="007C20E8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  <w:p w14:paraId="6F8B267A" w14:textId="7A9A5D12" w:rsidR="007C20E8" w:rsidRPr="00CB32F6" w:rsidRDefault="007C20E8" w:rsidP="007C20E8">
            <w:pPr>
              <w:spacing w:after="0"/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  <w:r w:rsidRPr="00CB32F6">
              <w:rPr>
                <w:rFonts w:ascii="Century Gothic" w:hAnsi="Century Gothic" w:cstheme="minorHAnsi"/>
                <w:sz w:val="20"/>
                <w:szCs w:val="20"/>
              </w:rPr>
              <w:t>______</w:t>
            </w:r>
          </w:p>
        </w:tc>
      </w:tr>
      <w:tr w:rsidR="007C20E8" w:rsidRPr="00CB32F6" w14:paraId="0B3DD130" w14:textId="77777777" w:rsidTr="00CB32F6">
        <w:tc>
          <w:tcPr>
            <w:tcW w:w="1656" w:type="dxa"/>
          </w:tcPr>
          <w:p w14:paraId="3FBFAF91" w14:textId="2781A321" w:rsidR="007C20E8" w:rsidRPr="00CB32F6" w:rsidRDefault="007C20E8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CB32F6">
              <w:rPr>
                <w:rFonts w:ascii="Century Gothic" w:hAnsi="Century Gothic" w:cstheme="minorHAnsi"/>
                <w:sz w:val="20"/>
                <w:szCs w:val="20"/>
              </w:rPr>
              <w:t>Interpretación del proceso de transformación del cacao</w:t>
            </w:r>
          </w:p>
        </w:tc>
        <w:tc>
          <w:tcPr>
            <w:tcW w:w="1944" w:type="dxa"/>
          </w:tcPr>
          <w:p w14:paraId="37BF2C3C" w14:textId="3FE1A37C" w:rsidR="007C20E8" w:rsidRPr="00CB32F6" w:rsidRDefault="007C20E8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CB32F6">
              <w:rPr>
                <w:rFonts w:ascii="Century Gothic" w:hAnsi="Century Gothic" w:cstheme="minorHAnsi"/>
                <w:sz w:val="20"/>
                <w:szCs w:val="20"/>
              </w:rPr>
              <w:t>Describe correctamente todas las etapas del proceso y su relación técnica.</w:t>
            </w:r>
          </w:p>
        </w:tc>
        <w:tc>
          <w:tcPr>
            <w:tcW w:w="1889" w:type="dxa"/>
          </w:tcPr>
          <w:p w14:paraId="3C10DC7A" w14:textId="00E3396A" w:rsidR="007C20E8" w:rsidRPr="00CB32F6" w:rsidRDefault="007C20E8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CB32F6">
              <w:rPr>
                <w:rFonts w:ascii="Century Gothic" w:hAnsi="Century Gothic" w:cstheme="minorHAnsi"/>
                <w:sz w:val="20"/>
                <w:szCs w:val="20"/>
              </w:rPr>
              <w:t xml:space="preserve">Describe la mayoría de </w:t>
            </w:r>
            <w:proofErr w:type="gramStart"/>
            <w:r w:rsidRPr="00CB32F6">
              <w:rPr>
                <w:rFonts w:ascii="Century Gothic" w:hAnsi="Century Gothic" w:cstheme="minorHAnsi"/>
                <w:sz w:val="20"/>
                <w:szCs w:val="20"/>
              </w:rPr>
              <w:t>etapas</w:t>
            </w:r>
            <w:proofErr w:type="gramEnd"/>
            <w:r w:rsidRPr="00CB32F6">
              <w:rPr>
                <w:rFonts w:ascii="Century Gothic" w:hAnsi="Century Gothic" w:cstheme="minorHAnsi"/>
                <w:sz w:val="20"/>
                <w:szCs w:val="20"/>
              </w:rPr>
              <w:t xml:space="preserve"> con interpretación adecuada.</w:t>
            </w:r>
          </w:p>
        </w:tc>
        <w:tc>
          <w:tcPr>
            <w:tcW w:w="1763" w:type="dxa"/>
          </w:tcPr>
          <w:p w14:paraId="6DE716A0" w14:textId="6AEFF541" w:rsidR="007C20E8" w:rsidRPr="00CB32F6" w:rsidRDefault="007C20E8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CB32F6">
              <w:rPr>
                <w:rFonts w:ascii="Century Gothic" w:hAnsi="Century Gothic" w:cstheme="minorHAnsi"/>
                <w:sz w:val="20"/>
                <w:szCs w:val="20"/>
              </w:rPr>
              <w:t>Describe algunas etapas, pero con relaciones incompletas.</w:t>
            </w:r>
          </w:p>
        </w:tc>
        <w:tc>
          <w:tcPr>
            <w:tcW w:w="1892" w:type="dxa"/>
          </w:tcPr>
          <w:p w14:paraId="555BDDF4" w14:textId="07E88108" w:rsidR="007C20E8" w:rsidRPr="00CB32F6" w:rsidRDefault="007C20E8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CB32F6">
              <w:rPr>
                <w:rFonts w:ascii="Century Gothic" w:hAnsi="Century Gothic" w:cstheme="minorHAnsi"/>
                <w:sz w:val="20"/>
                <w:szCs w:val="20"/>
              </w:rPr>
              <w:t>No interpreta adecuadamente el proceso.</w:t>
            </w:r>
          </w:p>
        </w:tc>
        <w:tc>
          <w:tcPr>
            <w:tcW w:w="928" w:type="dxa"/>
          </w:tcPr>
          <w:p w14:paraId="4C49C60D" w14:textId="77777777" w:rsidR="007C20E8" w:rsidRPr="00CB32F6" w:rsidRDefault="007C20E8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  <w:p w14:paraId="389A3B59" w14:textId="77777777" w:rsidR="007C20E8" w:rsidRPr="00CB32F6" w:rsidRDefault="007C20E8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  <w:p w14:paraId="291C3B24" w14:textId="77777777" w:rsidR="007C20E8" w:rsidRPr="00CB32F6" w:rsidRDefault="007C20E8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  <w:p w14:paraId="405EADC9" w14:textId="0FE396C8" w:rsidR="007C20E8" w:rsidRPr="00CB32F6" w:rsidRDefault="007C20E8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CB32F6">
              <w:rPr>
                <w:rFonts w:ascii="Century Gothic" w:hAnsi="Century Gothic" w:cstheme="minorHAnsi"/>
                <w:sz w:val="20"/>
                <w:szCs w:val="20"/>
              </w:rPr>
              <w:t>______</w:t>
            </w:r>
          </w:p>
        </w:tc>
      </w:tr>
      <w:tr w:rsidR="007C20E8" w:rsidRPr="00CB32F6" w14:paraId="60383425" w14:textId="77777777" w:rsidTr="00CB32F6">
        <w:tc>
          <w:tcPr>
            <w:tcW w:w="1656" w:type="dxa"/>
          </w:tcPr>
          <w:p w14:paraId="5D8ED7C2" w14:textId="61D2A0D9" w:rsidR="007C20E8" w:rsidRPr="00CB32F6" w:rsidRDefault="007C20E8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CB32F6">
              <w:rPr>
                <w:rFonts w:ascii="Century Gothic" w:hAnsi="Century Gothic" w:cstheme="minorHAnsi"/>
                <w:sz w:val="20"/>
                <w:szCs w:val="20"/>
              </w:rPr>
              <w:t>Uso del lenguaje técnico</w:t>
            </w:r>
          </w:p>
        </w:tc>
        <w:tc>
          <w:tcPr>
            <w:tcW w:w="1944" w:type="dxa"/>
          </w:tcPr>
          <w:p w14:paraId="4BF80598" w14:textId="4B245B91" w:rsidR="007C20E8" w:rsidRPr="00CB32F6" w:rsidRDefault="007C20E8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CB32F6">
              <w:rPr>
                <w:rFonts w:ascii="Century Gothic" w:hAnsi="Century Gothic" w:cstheme="minorHAnsi"/>
                <w:sz w:val="20"/>
                <w:szCs w:val="20"/>
              </w:rPr>
              <w:t>Emplea correctamente terminología propia de chocolatería y transformación del cacao.</w:t>
            </w:r>
          </w:p>
        </w:tc>
        <w:tc>
          <w:tcPr>
            <w:tcW w:w="1889" w:type="dxa"/>
          </w:tcPr>
          <w:p w14:paraId="04FB6313" w14:textId="5C1C454C" w:rsidR="007C20E8" w:rsidRPr="00CB32F6" w:rsidRDefault="007C20E8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CB32F6">
              <w:rPr>
                <w:rFonts w:ascii="Century Gothic" w:hAnsi="Century Gothic" w:cstheme="minorHAnsi"/>
                <w:sz w:val="20"/>
                <w:szCs w:val="20"/>
              </w:rPr>
              <w:t>Utiliza lenguaje técnico con pocas imprecisiones.</w:t>
            </w:r>
          </w:p>
        </w:tc>
        <w:tc>
          <w:tcPr>
            <w:tcW w:w="1763" w:type="dxa"/>
          </w:tcPr>
          <w:p w14:paraId="3B1494FD" w14:textId="1B8FDB29" w:rsidR="007C20E8" w:rsidRPr="00CB32F6" w:rsidRDefault="007C20E8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CB32F6">
              <w:rPr>
                <w:rFonts w:ascii="Century Gothic" w:hAnsi="Century Gothic" w:cstheme="minorHAnsi"/>
                <w:sz w:val="20"/>
                <w:szCs w:val="20"/>
              </w:rPr>
              <w:t>Emplea algunos términos técnicos de forma limitada</w:t>
            </w:r>
          </w:p>
        </w:tc>
        <w:tc>
          <w:tcPr>
            <w:tcW w:w="1892" w:type="dxa"/>
          </w:tcPr>
          <w:p w14:paraId="1FA47385" w14:textId="432F97AB" w:rsidR="007C20E8" w:rsidRPr="00CB32F6" w:rsidRDefault="007C20E8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CB32F6">
              <w:rPr>
                <w:rFonts w:ascii="Century Gothic" w:hAnsi="Century Gothic" w:cstheme="minorHAnsi"/>
                <w:sz w:val="20"/>
                <w:szCs w:val="20"/>
              </w:rPr>
              <w:t>No utiliza terminología técnica pertinente</w:t>
            </w:r>
          </w:p>
        </w:tc>
        <w:tc>
          <w:tcPr>
            <w:tcW w:w="928" w:type="dxa"/>
          </w:tcPr>
          <w:p w14:paraId="7C70FC1B" w14:textId="77777777" w:rsidR="007C20E8" w:rsidRPr="00CB32F6" w:rsidRDefault="007C20E8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  <w:p w14:paraId="1BF36F64" w14:textId="77777777" w:rsidR="007C20E8" w:rsidRPr="00CB32F6" w:rsidRDefault="007C20E8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  <w:p w14:paraId="02F08558" w14:textId="15849FCE" w:rsidR="007C20E8" w:rsidRPr="00CB32F6" w:rsidRDefault="007C20E8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CB32F6">
              <w:rPr>
                <w:rFonts w:ascii="Century Gothic" w:hAnsi="Century Gothic" w:cstheme="minorHAnsi"/>
                <w:sz w:val="20"/>
                <w:szCs w:val="20"/>
              </w:rPr>
              <w:t>______</w:t>
            </w:r>
          </w:p>
        </w:tc>
      </w:tr>
      <w:tr w:rsidR="007C20E8" w:rsidRPr="00CB32F6" w14:paraId="76902DC6" w14:textId="77777777" w:rsidTr="00CB32F6">
        <w:tc>
          <w:tcPr>
            <w:tcW w:w="1656" w:type="dxa"/>
          </w:tcPr>
          <w:p w14:paraId="67354B9A" w14:textId="163FEB27" w:rsidR="007C20E8" w:rsidRPr="00CB32F6" w:rsidRDefault="00CB32F6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CB32F6">
              <w:rPr>
                <w:rFonts w:ascii="Century Gothic" w:hAnsi="Century Gothic" w:cstheme="minorHAnsi"/>
                <w:sz w:val="20"/>
                <w:szCs w:val="20"/>
              </w:rPr>
              <w:t>Calidad de la exposición oral</w:t>
            </w:r>
          </w:p>
        </w:tc>
        <w:tc>
          <w:tcPr>
            <w:tcW w:w="1944" w:type="dxa"/>
          </w:tcPr>
          <w:p w14:paraId="02A253D3" w14:textId="00452016" w:rsidR="007C20E8" w:rsidRPr="00CB32F6" w:rsidRDefault="00CB32F6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CB32F6">
              <w:rPr>
                <w:rFonts w:ascii="Century Gothic" w:hAnsi="Century Gothic" w:cstheme="minorHAnsi"/>
                <w:sz w:val="20"/>
                <w:szCs w:val="20"/>
              </w:rPr>
              <w:t>Expone con seguridad, claridad y dominio del tema; responde preguntas adecuadamente.</w:t>
            </w:r>
          </w:p>
        </w:tc>
        <w:tc>
          <w:tcPr>
            <w:tcW w:w="1889" w:type="dxa"/>
          </w:tcPr>
          <w:p w14:paraId="28768950" w14:textId="61000B98" w:rsidR="007C20E8" w:rsidRPr="00CB32F6" w:rsidRDefault="00CB32F6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CB32F6">
              <w:rPr>
                <w:rFonts w:ascii="Century Gothic" w:hAnsi="Century Gothic" w:cstheme="minorHAnsi"/>
                <w:sz w:val="20"/>
                <w:szCs w:val="20"/>
              </w:rPr>
              <w:t xml:space="preserve">Presenta el tema con claridad aceptable y responde la mayoría de </w:t>
            </w:r>
            <w:proofErr w:type="gramStart"/>
            <w:r w:rsidRPr="00CB32F6">
              <w:rPr>
                <w:rFonts w:ascii="Century Gothic" w:hAnsi="Century Gothic" w:cstheme="minorHAnsi"/>
                <w:sz w:val="20"/>
                <w:szCs w:val="20"/>
              </w:rPr>
              <w:t>preguntas</w:t>
            </w:r>
            <w:proofErr w:type="gramEnd"/>
            <w:r w:rsidRPr="00CB32F6">
              <w:rPr>
                <w:rFonts w:ascii="Century Gothic" w:hAnsi="Century Gothic" w:cstheme="minorHAnsi"/>
                <w:sz w:val="20"/>
                <w:szCs w:val="20"/>
              </w:rPr>
              <w:t>.</w:t>
            </w:r>
          </w:p>
        </w:tc>
        <w:tc>
          <w:tcPr>
            <w:tcW w:w="1763" w:type="dxa"/>
          </w:tcPr>
          <w:p w14:paraId="667E9CBA" w14:textId="1D094F40" w:rsidR="007C20E8" w:rsidRPr="00CB32F6" w:rsidRDefault="00CB32F6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CB32F6">
              <w:rPr>
                <w:rFonts w:ascii="Century Gothic" w:hAnsi="Century Gothic" w:cstheme="minorHAnsi"/>
                <w:sz w:val="20"/>
                <w:szCs w:val="20"/>
              </w:rPr>
              <w:t>Presenta dificultades de comunicación y argumentación.</w:t>
            </w:r>
          </w:p>
        </w:tc>
        <w:tc>
          <w:tcPr>
            <w:tcW w:w="1892" w:type="dxa"/>
          </w:tcPr>
          <w:p w14:paraId="224F742C" w14:textId="5CF6019E" w:rsidR="007C20E8" w:rsidRPr="00CB32F6" w:rsidRDefault="00CB32F6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CB32F6">
              <w:rPr>
                <w:rFonts w:ascii="Century Gothic" w:hAnsi="Century Gothic" w:cstheme="minorHAnsi"/>
                <w:sz w:val="20"/>
                <w:szCs w:val="20"/>
              </w:rPr>
              <w:t>La exposición es poco clara y evidencia escaso dominio.</w:t>
            </w:r>
          </w:p>
        </w:tc>
        <w:tc>
          <w:tcPr>
            <w:tcW w:w="928" w:type="dxa"/>
          </w:tcPr>
          <w:p w14:paraId="386F6B7A" w14:textId="77777777" w:rsidR="007C20E8" w:rsidRPr="00CB32F6" w:rsidRDefault="007C20E8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  <w:p w14:paraId="7BC8897A" w14:textId="77777777" w:rsidR="00CB32F6" w:rsidRPr="00CB32F6" w:rsidRDefault="00CB32F6" w:rsidP="00CB32F6">
            <w:pPr>
              <w:rPr>
                <w:rFonts w:ascii="Century Gothic" w:hAnsi="Century Gothic" w:cstheme="minorHAnsi"/>
                <w:sz w:val="20"/>
                <w:szCs w:val="20"/>
              </w:rPr>
            </w:pPr>
          </w:p>
          <w:p w14:paraId="5D288556" w14:textId="574EFE89" w:rsidR="00CB32F6" w:rsidRPr="00CB32F6" w:rsidRDefault="00CB32F6" w:rsidP="00CB32F6">
            <w:pPr>
              <w:rPr>
                <w:rFonts w:ascii="Century Gothic" w:hAnsi="Century Gothic" w:cstheme="minorHAnsi"/>
                <w:sz w:val="20"/>
                <w:szCs w:val="20"/>
              </w:rPr>
            </w:pPr>
            <w:r w:rsidRPr="00CB32F6">
              <w:rPr>
                <w:rFonts w:ascii="Century Gothic" w:hAnsi="Century Gothic" w:cstheme="minorHAnsi"/>
                <w:sz w:val="20"/>
                <w:szCs w:val="20"/>
              </w:rPr>
              <w:t>______</w:t>
            </w:r>
          </w:p>
        </w:tc>
      </w:tr>
      <w:tr w:rsidR="007C20E8" w:rsidRPr="00CB32F6" w14:paraId="15D02ECB" w14:textId="77777777" w:rsidTr="00CB32F6">
        <w:tc>
          <w:tcPr>
            <w:tcW w:w="1656" w:type="dxa"/>
          </w:tcPr>
          <w:p w14:paraId="6457B8CB" w14:textId="22DABD92" w:rsidR="007C20E8" w:rsidRPr="00CB32F6" w:rsidRDefault="00CB32F6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CB32F6">
              <w:rPr>
                <w:rFonts w:ascii="Century Gothic" w:hAnsi="Century Gothic" w:cstheme="minorHAnsi"/>
                <w:sz w:val="20"/>
                <w:szCs w:val="20"/>
              </w:rPr>
              <w:t>Presentación y creatividad del recurso</w:t>
            </w:r>
          </w:p>
        </w:tc>
        <w:tc>
          <w:tcPr>
            <w:tcW w:w="1944" w:type="dxa"/>
          </w:tcPr>
          <w:p w14:paraId="14592F45" w14:textId="4FC16A88" w:rsidR="007C20E8" w:rsidRPr="00CB32F6" w:rsidRDefault="00CB32F6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CB32F6">
              <w:rPr>
                <w:rFonts w:ascii="Century Gothic" w:hAnsi="Century Gothic" w:cstheme="minorHAnsi"/>
                <w:sz w:val="20"/>
                <w:szCs w:val="20"/>
              </w:rPr>
              <w:t>El mapa es visualmente organizado, atractivo y facilita el aprendizaje.</w:t>
            </w:r>
          </w:p>
        </w:tc>
        <w:tc>
          <w:tcPr>
            <w:tcW w:w="1889" w:type="dxa"/>
          </w:tcPr>
          <w:p w14:paraId="3C7736A5" w14:textId="34E145C2" w:rsidR="007C20E8" w:rsidRPr="00CB32F6" w:rsidRDefault="00CB32F6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CB32F6">
              <w:rPr>
                <w:rFonts w:ascii="Century Gothic" w:hAnsi="Century Gothic" w:cstheme="minorHAnsi"/>
                <w:sz w:val="20"/>
                <w:szCs w:val="20"/>
              </w:rPr>
              <w:t>Presenta buena organización visual.</w:t>
            </w:r>
          </w:p>
        </w:tc>
        <w:tc>
          <w:tcPr>
            <w:tcW w:w="1763" w:type="dxa"/>
          </w:tcPr>
          <w:p w14:paraId="447823D8" w14:textId="0B1EDA35" w:rsidR="007C20E8" w:rsidRPr="00CB32F6" w:rsidRDefault="00CB32F6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CB32F6">
              <w:rPr>
                <w:rFonts w:ascii="Century Gothic" w:hAnsi="Century Gothic" w:cstheme="minorHAnsi"/>
                <w:sz w:val="20"/>
                <w:szCs w:val="20"/>
              </w:rPr>
              <w:t>Presentación básica con elementos poco claros</w:t>
            </w:r>
          </w:p>
        </w:tc>
        <w:tc>
          <w:tcPr>
            <w:tcW w:w="1892" w:type="dxa"/>
          </w:tcPr>
          <w:p w14:paraId="5003EF62" w14:textId="64F26CF5" w:rsidR="007C20E8" w:rsidRPr="00CB32F6" w:rsidRDefault="00CB32F6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CB32F6">
              <w:rPr>
                <w:rFonts w:ascii="Century Gothic" w:hAnsi="Century Gothic" w:cstheme="minorHAnsi"/>
                <w:sz w:val="20"/>
                <w:szCs w:val="20"/>
              </w:rPr>
              <w:t>Presentación desorganizada o incompleta.</w:t>
            </w:r>
          </w:p>
        </w:tc>
        <w:tc>
          <w:tcPr>
            <w:tcW w:w="928" w:type="dxa"/>
          </w:tcPr>
          <w:p w14:paraId="09D0B200" w14:textId="77777777" w:rsidR="007C20E8" w:rsidRPr="00CB32F6" w:rsidRDefault="007C20E8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  <w:p w14:paraId="651B7F71" w14:textId="77777777" w:rsidR="00CB32F6" w:rsidRPr="00CB32F6" w:rsidRDefault="00CB32F6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  <w:p w14:paraId="42035B3E" w14:textId="6AF503B7" w:rsidR="00CB32F6" w:rsidRPr="00CB32F6" w:rsidRDefault="00CB32F6" w:rsidP="007C20E8">
            <w:pPr>
              <w:spacing w:after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CB32F6">
              <w:rPr>
                <w:rFonts w:ascii="Century Gothic" w:hAnsi="Century Gothic" w:cstheme="minorHAnsi"/>
                <w:sz w:val="20"/>
                <w:szCs w:val="20"/>
              </w:rPr>
              <w:t>______</w:t>
            </w:r>
          </w:p>
        </w:tc>
      </w:tr>
    </w:tbl>
    <w:p w14:paraId="243D7687" w14:textId="77777777" w:rsidR="007C20E8" w:rsidRPr="00CB32F6" w:rsidRDefault="007C20E8" w:rsidP="007C20E8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4203CA37" w14:textId="77777777" w:rsidR="00CB32F6" w:rsidRPr="00CB32F6" w:rsidRDefault="00CB32F6" w:rsidP="00CB32F6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CB32F6">
        <w:rPr>
          <w:rFonts w:ascii="Century Gothic" w:hAnsi="Century Gothic" w:cstheme="minorHAnsi"/>
          <w:sz w:val="20"/>
          <w:szCs w:val="20"/>
        </w:rPr>
        <w:t>PUNTAJE TOTAL: ______ / 24</w:t>
      </w:r>
    </w:p>
    <w:p w14:paraId="26716B83" w14:textId="77777777" w:rsidR="00CB32F6" w:rsidRPr="00CB32F6" w:rsidRDefault="00CB32F6" w:rsidP="00CB32F6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683637A9" w14:textId="77777777" w:rsidR="00CB32F6" w:rsidRPr="00CB32F6" w:rsidRDefault="00CB32F6" w:rsidP="00CB32F6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CB32F6">
        <w:rPr>
          <w:rFonts w:ascii="Century Gothic" w:hAnsi="Century Gothic" w:cstheme="minorHAnsi"/>
          <w:sz w:val="20"/>
          <w:szCs w:val="20"/>
        </w:rPr>
        <w:t>Criterio de desempeño:</w:t>
      </w:r>
    </w:p>
    <w:p w14:paraId="03023BA5" w14:textId="5049AD37" w:rsidR="00CB32F6" w:rsidRPr="00CB32F6" w:rsidRDefault="00CB32F6" w:rsidP="00CB32F6">
      <w:pPr>
        <w:pStyle w:val="Prrafodelista"/>
        <w:numPr>
          <w:ilvl w:val="0"/>
          <w:numId w:val="39"/>
        </w:num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CB32F6">
        <w:rPr>
          <w:rFonts w:ascii="Century Gothic" w:hAnsi="Century Gothic" w:cstheme="minorHAnsi"/>
          <w:sz w:val="20"/>
          <w:szCs w:val="20"/>
        </w:rPr>
        <w:t>Cumple satisfactoriamente (18–24 puntos)</w:t>
      </w:r>
    </w:p>
    <w:p w14:paraId="07B6D5FA" w14:textId="143EE08F" w:rsidR="00CB32F6" w:rsidRPr="00CB32F6" w:rsidRDefault="00CB32F6" w:rsidP="00CB32F6">
      <w:pPr>
        <w:pStyle w:val="Prrafodelista"/>
        <w:numPr>
          <w:ilvl w:val="0"/>
          <w:numId w:val="39"/>
        </w:num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CB32F6">
        <w:rPr>
          <w:rFonts w:ascii="Century Gothic" w:hAnsi="Century Gothic" w:cstheme="minorHAnsi"/>
          <w:sz w:val="20"/>
          <w:szCs w:val="20"/>
        </w:rPr>
        <w:t>Requiere fortalecimiento (12–17 puntos)</w:t>
      </w:r>
    </w:p>
    <w:p w14:paraId="0C3B91AC" w14:textId="7AD6055B" w:rsidR="00CB32F6" w:rsidRPr="00CB32F6" w:rsidRDefault="00CB32F6" w:rsidP="00CB32F6">
      <w:pPr>
        <w:pStyle w:val="Prrafodelista"/>
        <w:numPr>
          <w:ilvl w:val="0"/>
          <w:numId w:val="39"/>
        </w:num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CB32F6">
        <w:rPr>
          <w:rFonts w:ascii="Century Gothic" w:hAnsi="Century Gothic" w:cstheme="minorHAnsi"/>
          <w:sz w:val="20"/>
          <w:szCs w:val="20"/>
        </w:rPr>
        <w:t>Debe repetir la actividad (1–11 puntos)</w:t>
      </w:r>
    </w:p>
    <w:p w14:paraId="64502048" w14:textId="77777777" w:rsidR="00CB32F6" w:rsidRPr="00CB32F6" w:rsidRDefault="00CB32F6" w:rsidP="00CB32F6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70F34C90" w14:textId="77777777" w:rsidR="00CB32F6" w:rsidRPr="00CB32F6" w:rsidRDefault="00CB32F6" w:rsidP="00CB32F6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CB32F6">
        <w:rPr>
          <w:rFonts w:ascii="Century Gothic" w:hAnsi="Century Gothic" w:cstheme="minorHAnsi"/>
          <w:sz w:val="20"/>
          <w:szCs w:val="20"/>
        </w:rPr>
        <w:t>Observaciones:</w:t>
      </w:r>
    </w:p>
    <w:p w14:paraId="187FCB31" w14:textId="77777777" w:rsidR="00CB32F6" w:rsidRPr="00CB32F6" w:rsidRDefault="00CB32F6" w:rsidP="00CB32F6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7936296C" w14:textId="39F5D711" w:rsidR="00CB32F6" w:rsidRPr="00CB32F6" w:rsidRDefault="00CB32F6" w:rsidP="00CB32F6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CB32F6">
        <w:rPr>
          <w:rFonts w:ascii="Century Gothic" w:hAnsi="Century Gothic" w:cstheme="minorHAns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0CD2487" w14:textId="77777777" w:rsidR="00CB32F6" w:rsidRPr="00CB32F6" w:rsidRDefault="00CB32F6" w:rsidP="00CB32F6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54AD3D66" w14:textId="77777777" w:rsidR="00CB32F6" w:rsidRPr="00CB32F6" w:rsidRDefault="00CB32F6" w:rsidP="00CB32F6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0619F1FD" w14:textId="77777777" w:rsidR="00CB32F6" w:rsidRPr="00CB32F6" w:rsidRDefault="00CB32F6" w:rsidP="00CB32F6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3E0FA10C" w14:textId="77777777" w:rsidR="00CB32F6" w:rsidRPr="00CB32F6" w:rsidRDefault="00CB32F6" w:rsidP="00CB32F6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7AF79788" w14:textId="2509B94C" w:rsidR="00CB32F6" w:rsidRPr="00CB32F6" w:rsidRDefault="00CB32F6" w:rsidP="00CB32F6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CB32F6">
        <w:rPr>
          <w:rFonts w:ascii="Century Gothic" w:hAnsi="Century Gothic" w:cstheme="minorHAnsi"/>
          <w:sz w:val="20"/>
          <w:szCs w:val="20"/>
        </w:rPr>
        <w:t>Firma Instructor: _____________________</w:t>
      </w:r>
      <w:r w:rsidRPr="00CB32F6">
        <w:rPr>
          <w:rFonts w:ascii="Century Gothic" w:hAnsi="Century Gothic" w:cstheme="minorHAnsi"/>
          <w:sz w:val="20"/>
          <w:szCs w:val="20"/>
        </w:rPr>
        <w:t xml:space="preserve">                                              </w:t>
      </w:r>
      <w:r w:rsidRPr="00CB32F6">
        <w:rPr>
          <w:rFonts w:ascii="Century Gothic" w:hAnsi="Century Gothic" w:cstheme="minorHAnsi"/>
          <w:sz w:val="20"/>
          <w:szCs w:val="20"/>
        </w:rPr>
        <w:t>Firma Aprendiz: ______________________</w:t>
      </w:r>
    </w:p>
    <w:sectPr w:rsidR="00CB32F6" w:rsidRPr="00CB32F6" w:rsidSect="0078021A">
      <w:headerReference w:type="default" r:id="rId11"/>
      <w:footerReference w:type="default" r:id="rId12"/>
      <w:pgSz w:w="12242" w:h="15842" w:code="1"/>
      <w:pgMar w:top="811" w:right="1080" w:bottom="1440" w:left="1080" w:header="141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B5736" w14:textId="77777777" w:rsidR="00332CF6" w:rsidRDefault="00332CF6" w:rsidP="00000EA4">
      <w:pPr>
        <w:spacing w:after="0" w:line="240" w:lineRule="auto"/>
      </w:pPr>
      <w:r>
        <w:separator/>
      </w:r>
    </w:p>
  </w:endnote>
  <w:endnote w:type="continuationSeparator" w:id="0">
    <w:p w14:paraId="292BCEB2" w14:textId="77777777" w:rsidR="00332CF6" w:rsidRDefault="00332CF6" w:rsidP="00000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07749" w14:textId="77777777" w:rsidR="0078021A" w:rsidRDefault="0078021A" w:rsidP="0078021A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26700" w14:textId="77777777" w:rsidR="00332CF6" w:rsidRDefault="00332CF6" w:rsidP="00000EA4">
      <w:pPr>
        <w:spacing w:after="0" w:line="240" w:lineRule="auto"/>
      </w:pPr>
      <w:r>
        <w:separator/>
      </w:r>
    </w:p>
  </w:footnote>
  <w:footnote w:type="continuationSeparator" w:id="0">
    <w:p w14:paraId="7DED499E" w14:textId="77777777" w:rsidR="00332CF6" w:rsidRDefault="00332CF6" w:rsidP="00000E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246"/>
      <w:gridCol w:w="6826"/>
    </w:tblGrid>
    <w:tr w:rsidR="0078021A" w:rsidRPr="007F3E7C" w14:paraId="72048E81" w14:textId="77777777" w:rsidTr="00CC6F97">
      <w:trPr>
        <w:trHeight w:val="358"/>
      </w:trPr>
      <w:tc>
        <w:tcPr>
          <w:tcW w:w="1505" w:type="pct"/>
          <w:vMerge w:val="restart"/>
          <w:noWrap/>
          <w:hideMark/>
        </w:tcPr>
        <w:p w14:paraId="7275EAE2" w14:textId="77777777" w:rsidR="0078021A" w:rsidRPr="00530284" w:rsidRDefault="0078021A" w:rsidP="0078021A">
          <w:pPr>
            <w:spacing w:after="0" w:line="240" w:lineRule="auto"/>
            <w:jc w:val="both"/>
            <w:rPr>
              <w:rFonts w:asciiTheme="minorHAnsi" w:hAnsiTheme="minorHAnsi" w:cstheme="minorHAnsi"/>
              <w:sz w:val="6"/>
            </w:rPr>
          </w:pPr>
        </w:p>
        <w:p w14:paraId="30C0E45A" w14:textId="77777777" w:rsidR="0078021A" w:rsidRDefault="0078021A" w:rsidP="0078021A">
          <w:pPr>
            <w:spacing w:after="0" w:line="240" w:lineRule="auto"/>
            <w:jc w:val="both"/>
            <w:rPr>
              <w:rFonts w:asciiTheme="minorHAnsi" w:hAnsiTheme="minorHAnsi" w:cstheme="minorHAnsi"/>
              <w:sz w:val="20"/>
            </w:rPr>
          </w:pPr>
          <w:r>
            <w:rPr>
              <w:noProof/>
              <w:lang w:eastAsia="es-CO"/>
            </w:rPr>
            <w:drawing>
              <wp:inline distT="0" distB="0" distL="0" distR="0" wp14:anchorId="052DEADF" wp14:editId="4D982369">
                <wp:extent cx="1924049" cy="1019175"/>
                <wp:effectExtent l="0" t="0" r="635" b="0"/>
                <wp:docPr id="6" name="Imagen 6" descr="C:\Users\nneirar\AppData\Local\Microsoft\Windows\Temporary Internet Files\Content.Word\SIGA-CALIDA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nneirar\AppData\Local\Microsoft\Windows\Temporary Internet Files\Content.Word\SIGA-CALIDAD.JP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102" t="13969" r="15158" b="26242"/>
                        <a:stretch/>
                      </pic:blipFill>
                      <pic:spPr bwMode="auto">
                        <a:xfrm>
                          <a:off x="0" y="0"/>
                          <a:ext cx="1961163" cy="1038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73051B19" w14:textId="77777777" w:rsidR="0078021A" w:rsidRPr="00530284" w:rsidRDefault="0078021A" w:rsidP="0078021A">
          <w:pPr>
            <w:spacing w:after="0" w:line="240" w:lineRule="auto"/>
            <w:jc w:val="both"/>
            <w:rPr>
              <w:rFonts w:asciiTheme="minorHAnsi" w:hAnsiTheme="minorHAnsi" w:cstheme="minorHAnsi"/>
              <w:sz w:val="6"/>
              <w:szCs w:val="16"/>
            </w:rPr>
          </w:pPr>
        </w:p>
      </w:tc>
      <w:tc>
        <w:tcPr>
          <w:tcW w:w="3495" w:type="pct"/>
          <w:vMerge w:val="restart"/>
          <w:vAlign w:val="center"/>
          <w:hideMark/>
        </w:tcPr>
        <w:p w14:paraId="25ED7616" w14:textId="77777777" w:rsidR="0078021A" w:rsidRPr="00CC7AF6" w:rsidRDefault="0078021A" w:rsidP="0078021A">
          <w:pPr>
            <w:spacing w:after="0" w:line="240" w:lineRule="auto"/>
            <w:jc w:val="center"/>
            <w:rPr>
              <w:rFonts w:asciiTheme="minorHAnsi" w:hAnsiTheme="minorHAnsi" w:cstheme="minorHAnsi"/>
              <w:b/>
              <w:bCs/>
              <w:szCs w:val="24"/>
            </w:rPr>
          </w:pPr>
          <w:r w:rsidRPr="00CC7AF6">
            <w:rPr>
              <w:rFonts w:asciiTheme="minorHAnsi" w:hAnsiTheme="minorHAnsi" w:cstheme="minorHAnsi"/>
              <w:b/>
              <w:bCs/>
              <w:szCs w:val="24"/>
            </w:rPr>
            <w:t xml:space="preserve">SERVICIO NACIONAL DE APRENDIZAJE SENA </w:t>
          </w:r>
        </w:p>
        <w:p w14:paraId="21D7E1F7" w14:textId="77777777" w:rsidR="0078021A" w:rsidRPr="00E109E8" w:rsidRDefault="0078021A" w:rsidP="0078021A">
          <w:pPr>
            <w:spacing w:after="0" w:line="240" w:lineRule="auto"/>
            <w:jc w:val="center"/>
            <w:rPr>
              <w:rFonts w:asciiTheme="minorHAnsi" w:hAnsiTheme="minorHAnsi" w:cstheme="minorHAnsi"/>
              <w:b/>
              <w:bCs/>
              <w:szCs w:val="24"/>
            </w:rPr>
          </w:pPr>
          <w:r w:rsidRPr="00F4170B">
            <w:rPr>
              <w:rFonts w:asciiTheme="minorHAnsi" w:hAnsiTheme="minorHAnsi" w:cstheme="minorHAnsi"/>
              <w:b/>
              <w:bCs/>
              <w:szCs w:val="24"/>
            </w:rPr>
            <w:t xml:space="preserve">CUESTIONARIO DE EVALUACIÓN </w:t>
          </w:r>
        </w:p>
      </w:tc>
    </w:tr>
    <w:tr w:rsidR="0078021A" w:rsidRPr="007F3E7C" w14:paraId="5460BFAD" w14:textId="77777777" w:rsidTr="00CC6F97">
      <w:trPr>
        <w:trHeight w:val="481"/>
      </w:trPr>
      <w:tc>
        <w:tcPr>
          <w:tcW w:w="1505" w:type="pct"/>
          <w:vMerge/>
          <w:noWrap/>
        </w:tcPr>
        <w:p w14:paraId="33DBD989" w14:textId="77777777" w:rsidR="0078021A" w:rsidRPr="007F3E7C" w:rsidRDefault="0078021A" w:rsidP="0078021A">
          <w:pPr>
            <w:jc w:val="both"/>
            <w:rPr>
              <w:rFonts w:asciiTheme="minorHAnsi" w:hAnsiTheme="minorHAnsi" w:cstheme="minorHAnsi"/>
              <w:noProof/>
              <w:sz w:val="20"/>
              <w:lang w:eastAsia="es-CO"/>
            </w:rPr>
          </w:pPr>
        </w:p>
      </w:tc>
      <w:tc>
        <w:tcPr>
          <w:tcW w:w="3495" w:type="pct"/>
          <w:vMerge/>
        </w:tcPr>
        <w:p w14:paraId="14351B30" w14:textId="77777777" w:rsidR="0078021A" w:rsidRPr="007F3E7C" w:rsidRDefault="0078021A" w:rsidP="0078021A">
          <w:pPr>
            <w:jc w:val="center"/>
            <w:rPr>
              <w:rFonts w:asciiTheme="minorHAnsi" w:hAnsiTheme="minorHAnsi" w:cstheme="minorHAnsi"/>
              <w:b/>
              <w:bCs/>
              <w:sz w:val="20"/>
            </w:rPr>
          </w:pPr>
        </w:p>
      </w:tc>
    </w:tr>
    <w:tr w:rsidR="0078021A" w:rsidRPr="007F3E7C" w14:paraId="504ABF01" w14:textId="77777777" w:rsidTr="00CC6F97">
      <w:trPr>
        <w:trHeight w:val="481"/>
      </w:trPr>
      <w:tc>
        <w:tcPr>
          <w:tcW w:w="1505" w:type="pct"/>
          <w:vMerge/>
          <w:noWrap/>
        </w:tcPr>
        <w:p w14:paraId="1EA63561" w14:textId="77777777" w:rsidR="0078021A" w:rsidRPr="007F3E7C" w:rsidRDefault="0078021A" w:rsidP="0078021A">
          <w:pPr>
            <w:jc w:val="both"/>
            <w:rPr>
              <w:rFonts w:asciiTheme="minorHAnsi" w:hAnsiTheme="minorHAnsi" w:cstheme="minorHAnsi"/>
              <w:noProof/>
              <w:sz w:val="20"/>
              <w:lang w:eastAsia="es-CO"/>
            </w:rPr>
          </w:pPr>
        </w:p>
      </w:tc>
      <w:tc>
        <w:tcPr>
          <w:tcW w:w="3495" w:type="pct"/>
          <w:vMerge/>
        </w:tcPr>
        <w:p w14:paraId="695A826F" w14:textId="77777777" w:rsidR="0078021A" w:rsidRPr="007F3E7C" w:rsidRDefault="0078021A" w:rsidP="0078021A">
          <w:pPr>
            <w:jc w:val="center"/>
            <w:rPr>
              <w:rFonts w:asciiTheme="minorHAnsi" w:hAnsiTheme="minorHAnsi" w:cstheme="minorHAnsi"/>
              <w:b/>
              <w:bCs/>
              <w:sz w:val="20"/>
            </w:rPr>
          </w:pPr>
        </w:p>
      </w:tc>
    </w:tr>
    <w:tr w:rsidR="0078021A" w:rsidRPr="007F3E7C" w14:paraId="67BE9258" w14:textId="77777777" w:rsidTr="00CC6F97">
      <w:trPr>
        <w:trHeight w:val="481"/>
      </w:trPr>
      <w:tc>
        <w:tcPr>
          <w:tcW w:w="1505" w:type="pct"/>
          <w:vMerge/>
          <w:hideMark/>
        </w:tcPr>
        <w:p w14:paraId="5E8E6BAB" w14:textId="77777777" w:rsidR="0078021A" w:rsidRPr="007F3E7C" w:rsidRDefault="0078021A" w:rsidP="0078021A">
          <w:pPr>
            <w:jc w:val="both"/>
            <w:rPr>
              <w:rFonts w:asciiTheme="minorHAnsi" w:hAnsiTheme="minorHAnsi" w:cstheme="minorHAnsi"/>
              <w:sz w:val="20"/>
            </w:rPr>
          </w:pPr>
        </w:p>
      </w:tc>
      <w:tc>
        <w:tcPr>
          <w:tcW w:w="3495" w:type="pct"/>
          <w:vMerge/>
          <w:hideMark/>
        </w:tcPr>
        <w:p w14:paraId="18C564F4" w14:textId="77777777" w:rsidR="0078021A" w:rsidRPr="007F3E7C" w:rsidRDefault="0078021A" w:rsidP="0078021A">
          <w:pPr>
            <w:jc w:val="both"/>
            <w:rPr>
              <w:rFonts w:asciiTheme="minorHAnsi" w:hAnsiTheme="minorHAnsi" w:cstheme="minorHAnsi"/>
              <w:b/>
              <w:bCs/>
              <w:sz w:val="20"/>
            </w:rPr>
          </w:pPr>
        </w:p>
      </w:tc>
    </w:tr>
  </w:tbl>
  <w:p w14:paraId="15013288" w14:textId="77777777" w:rsidR="003157A5" w:rsidRPr="00776C01" w:rsidRDefault="003157A5" w:rsidP="003157A5">
    <w:pPr>
      <w:pStyle w:val="Encabezado"/>
      <w:tabs>
        <w:tab w:val="left" w:pos="1276"/>
      </w:tabs>
      <w:ind w:right="360"/>
      <w:jc w:val="center"/>
      <w:rPr>
        <w:rFonts w:ascii="Arial" w:hAnsi="Arial" w:cs="Arial"/>
        <w:b/>
        <w:color w:val="808080"/>
        <w:sz w:val="12"/>
        <w:szCs w:val="12"/>
      </w:rPr>
    </w:pPr>
  </w:p>
  <w:p w14:paraId="69FC48D8" w14:textId="77777777" w:rsidR="001D3775" w:rsidRPr="00EC2F47" w:rsidRDefault="009D563B" w:rsidP="00662C1E">
    <w:pPr>
      <w:pStyle w:val="Encabezado"/>
      <w:tabs>
        <w:tab w:val="left" w:pos="1276"/>
      </w:tabs>
      <w:ind w:right="360"/>
      <w:jc w:val="both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bCs/>
        <w:noProof/>
        <w:sz w:val="12"/>
        <w:szCs w:val="12"/>
        <w:lang w:val="es-CO" w:eastAsia="es-C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0934809" wp14:editId="0D3F79C2">
              <wp:simplePos x="0" y="0"/>
              <wp:positionH relativeFrom="column">
                <wp:posOffset>506095</wp:posOffset>
              </wp:positionH>
              <wp:positionV relativeFrom="paragraph">
                <wp:posOffset>8255</wp:posOffset>
              </wp:positionV>
              <wp:extent cx="5048250" cy="654050"/>
              <wp:effectExtent l="1270" t="0" r="0" b="4445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048250" cy="654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2EBDF3" w14:textId="77777777" w:rsidR="001D3775" w:rsidRPr="00856A02" w:rsidRDefault="001D3775" w:rsidP="00034DA3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8"/>
                              <w:szCs w:val="28"/>
                              <w:lang w:val="es-MX"/>
                            </w:rPr>
                          </w:pPr>
                          <w:r w:rsidRPr="00A33655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6"/>
                              <w:szCs w:val="26"/>
                              <w:lang w:val="es-MX"/>
                            </w:rPr>
                            <w:t xml:space="preserve"> </w:t>
                          </w:r>
                          <w:r w:rsidRPr="00856A02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8"/>
                              <w:szCs w:val="28"/>
                              <w:lang w:val="es-MX"/>
                            </w:rPr>
                            <w:t>“CUESTIONARIO”</w:t>
                          </w:r>
                        </w:p>
                        <w:p w14:paraId="3739EF24" w14:textId="77777777" w:rsidR="001D3775" w:rsidRPr="00561437" w:rsidRDefault="001D3775" w:rsidP="00856A02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Cs/>
                              <w:color w:val="000000"/>
                              <w:sz w:val="16"/>
                              <w:szCs w:val="20"/>
                              <w:lang w:val="es-MX"/>
                            </w:rPr>
                          </w:pPr>
                          <w:r w:rsidRPr="00856A02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MX"/>
                            </w:rPr>
                            <w:t>(EVALUA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MX"/>
                            </w:rPr>
                            <w:t xml:space="preserve">CIÓN DE </w:t>
                          </w:r>
                          <w:r w:rsidRPr="00856A02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MX"/>
                            </w:rPr>
                            <w:t xml:space="preserve">CONOCIMIENTOS)  </w:t>
                          </w:r>
                        </w:p>
                        <w:p w14:paraId="44980614" w14:textId="77777777" w:rsidR="001D3775" w:rsidRDefault="001D3775" w:rsidP="00BD2900">
                          <w:pPr>
                            <w:autoSpaceDE w:val="0"/>
                            <w:autoSpaceDN w:val="0"/>
                            <w:adjustRightInd w:val="0"/>
                            <w:spacing w:line="240" w:lineRule="auto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8"/>
                              <w:szCs w:val="28"/>
                              <w:lang w:val="es-MX"/>
                            </w:rPr>
                          </w:pPr>
                        </w:p>
                        <w:p w14:paraId="172E0A7B" w14:textId="77777777" w:rsidR="001D3775" w:rsidRDefault="001D3775" w:rsidP="00BD2900">
                          <w:pPr>
                            <w:autoSpaceDE w:val="0"/>
                            <w:autoSpaceDN w:val="0"/>
                            <w:adjustRightInd w:val="0"/>
                            <w:spacing w:line="240" w:lineRule="auto"/>
                            <w:jc w:val="center"/>
                            <w:rPr>
                              <w:rFonts w:ascii="Arial" w:hAnsi="Arial" w:cs="Arial"/>
                              <w:color w:val="000000"/>
                              <w:sz w:val="36"/>
                              <w:szCs w:val="3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0934809" id="Rectangle 1" o:spid="_x0000_s1026" style="position:absolute;left:0;text-align:left;margin-left:39.85pt;margin-top:.65pt;width:397.5pt;height:51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" filled="f" stroked="f">
              <v:textbox>
                <w:txbxContent>
                  <w:p w14:paraId="572EBDF3" w14:textId="77777777" w:rsidR="001D3775" w:rsidRPr="00856A02" w:rsidRDefault="001D3775" w:rsidP="00034DA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28"/>
                        <w:szCs w:val="28"/>
                        <w:lang w:val="es-MX"/>
                      </w:rPr>
                    </w:pPr>
                    <w:r w:rsidRPr="00A33655">
                      <w:rPr>
                        <w:rFonts w:ascii="Arial" w:hAnsi="Arial" w:cs="Arial"/>
                        <w:b/>
                        <w:bCs/>
                        <w:color w:val="000000"/>
                        <w:sz w:val="26"/>
                        <w:szCs w:val="26"/>
                        <w:lang w:val="es-MX"/>
                      </w:rPr>
                      <w:t xml:space="preserve"> </w:t>
                    </w:r>
                    <w:r w:rsidRPr="00856A02">
                      <w:rPr>
                        <w:rFonts w:ascii="Arial" w:hAnsi="Arial" w:cs="Arial"/>
                        <w:b/>
                        <w:bCs/>
                        <w:color w:val="000000"/>
                        <w:sz w:val="28"/>
                        <w:szCs w:val="28"/>
                        <w:lang w:val="es-MX"/>
                      </w:rPr>
                      <w:t>“CUESTIONARIO”</w:t>
                    </w:r>
                  </w:p>
                  <w:p w14:paraId="3739EF24" w14:textId="77777777" w:rsidR="001D3775" w:rsidRPr="00561437" w:rsidRDefault="001D3775" w:rsidP="00856A0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Arial" w:hAnsi="Arial" w:cs="Arial"/>
                        <w:bCs/>
                        <w:color w:val="000000"/>
                        <w:sz w:val="16"/>
                        <w:szCs w:val="20"/>
                        <w:lang w:val="es-MX"/>
                      </w:rPr>
                    </w:pPr>
                    <w:r w:rsidRPr="00856A02"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  <w:lang w:val="es-MX"/>
                      </w:rPr>
                      <w:t>(EVALUA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  <w:lang w:val="es-MX"/>
                      </w:rPr>
                      <w:t xml:space="preserve">CIÓN DE </w:t>
                    </w:r>
                    <w:r w:rsidRPr="00856A02"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  <w:lang w:val="es-MX"/>
                      </w:rPr>
                      <w:t xml:space="preserve">CONOCIMIENTOS)  </w:t>
                    </w:r>
                  </w:p>
                  <w:p w14:paraId="44980614" w14:textId="77777777" w:rsidR="001D3775" w:rsidRDefault="001D3775" w:rsidP="00BD2900">
                    <w:pPr>
                      <w:autoSpaceDE w:val="0"/>
                      <w:autoSpaceDN w:val="0"/>
                      <w:adjustRightInd w:val="0"/>
                      <w:spacing w:line="240" w:lineRule="auto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28"/>
                        <w:szCs w:val="28"/>
                        <w:lang w:val="es-MX"/>
                      </w:rPr>
                    </w:pPr>
                  </w:p>
                  <w:p w14:paraId="172E0A7B" w14:textId="77777777" w:rsidR="001D3775" w:rsidRDefault="001D3775" w:rsidP="00BD2900">
                    <w:pPr>
                      <w:autoSpaceDE w:val="0"/>
                      <w:autoSpaceDN w:val="0"/>
                      <w:adjustRightInd w:val="0"/>
                      <w:spacing w:line="240" w:lineRule="auto"/>
                      <w:jc w:val="center"/>
                      <w:rPr>
                        <w:rFonts w:ascii="Arial" w:hAnsi="Arial" w:cs="Arial"/>
                        <w:color w:val="000000"/>
                        <w:sz w:val="36"/>
                        <w:szCs w:val="36"/>
                        <w:lang w:val="es-MX"/>
                      </w:rPr>
                    </w:pPr>
                  </w:p>
                </w:txbxContent>
              </v:textbox>
            </v:rect>
          </w:pict>
        </mc:Fallback>
      </mc:AlternateContent>
    </w:r>
    <w:r w:rsidR="001D3775">
      <w:rPr>
        <w:rFonts w:ascii="Arial" w:hAnsi="Arial" w:cs="Arial"/>
        <w:b/>
        <w:sz w:val="12"/>
        <w:szCs w:val="12"/>
      </w:rPr>
      <w:t xml:space="preserve">                      </w:t>
    </w:r>
    <w:r w:rsidR="00D60972">
      <w:rPr>
        <w:rFonts w:ascii="Arial" w:hAnsi="Arial" w:cs="Arial"/>
        <w:b/>
        <w:sz w:val="12"/>
        <w:szCs w:val="12"/>
      </w:rPr>
      <w:tab/>
    </w:r>
    <w:r w:rsidR="00D60972">
      <w:rPr>
        <w:rFonts w:ascii="Arial" w:hAnsi="Arial" w:cs="Arial"/>
        <w:b/>
        <w:sz w:val="12"/>
        <w:szCs w:val="12"/>
      </w:rPr>
      <w:tab/>
    </w:r>
    <w:r w:rsidR="00D60972">
      <w:rPr>
        <w:rFonts w:ascii="Arial" w:hAnsi="Arial" w:cs="Arial"/>
        <w:b/>
        <w:sz w:val="12"/>
        <w:szCs w:val="12"/>
      </w:rPr>
      <w:tab/>
      <w:t xml:space="preserve">                                                                                                                                             </w:t>
    </w:r>
    <w:r w:rsidR="00D60972" w:rsidRPr="00515E94">
      <w:rPr>
        <w:rFonts w:ascii="Arial" w:hAnsi="Arial" w:cs="Arial"/>
        <w:b/>
        <w:sz w:val="12"/>
        <w:szCs w:val="12"/>
      </w:rPr>
      <w:t xml:space="preserve">Página </w:t>
    </w:r>
    <w:r w:rsidR="00D60972" w:rsidRPr="00515E94">
      <w:rPr>
        <w:rFonts w:ascii="Arial" w:hAnsi="Arial" w:cs="Arial"/>
        <w:b/>
        <w:sz w:val="12"/>
        <w:szCs w:val="12"/>
      </w:rPr>
      <w:fldChar w:fldCharType="begin"/>
    </w:r>
    <w:r w:rsidR="00D60972" w:rsidRPr="00515E94">
      <w:rPr>
        <w:rFonts w:ascii="Arial" w:hAnsi="Arial" w:cs="Arial"/>
        <w:b/>
        <w:sz w:val="12"/>
        <w:szCs w:val="12"/>
      </w:rPr>
      <w:instrText xml:space="preserve"> PAGE </w:instrText>
    </w:r>
    <w:r w:rsidR="00D60972" w:rsidRPr="00515E94">
      <w:rPr>
        <w:rFonts w:ascii="Arial" w:hAnsi="Arial" w:cs="Arial"/>
        <w:b/>
        <w:sz w:val="12"/>
        <w:szCs w:val="12"/>
      </w:rPr>
      <w:fldChar w:fldCharType="separate"/>
    </w:r>
    <w:r w:rsidR="0078021A">
      <w:rPr>
        <w:rFonts w:ascii="Arial" w:hAnsi="Arial" w:cs="Arial"/>
        <w:b/>
        <w:noProof/>
        <w:sz w:val="12"/>
        <w:szCs w:val="12"/>
      </w:rPr>
      <w:t>1</w:t>
    </w:r>
    <w:r w:rsidR="00D60972" w:rsidRPr="00515E94">
      <w:rPr>
        <w:rFonts w:ascii="Arial" w:hAnsi="Arial" w:cs="Arial"/>
        <w:b/>
        <w:sz w:val="12"/>
        <w:szCs w:val="12"/>
      </w:rPr>
      <w:fldChar w:fldCharType="end"/>
    </w:r>
    <w:r w:rsidR="00D60972" w:rsidRPr="00515E94">
      <w:rPr>
        <w:rFonts w:ascii="Arial" w:hAnsi="Arial" w:cs="Arial"/>
        <w:b/>
        <w:sz w:val="12"/>
        <w:szCs w:val="12"/>
      </w:rPr>
      <w:t xml:space="preserve"> de </w:t>
    </w:r>
    <w:r w:rsidR="00D60972" w:rsidRPr="00515E94">
      <w:rPr>
        <w:rFonts w:ascii="Arial" w:hAnsi="Arial" w:cs="Arial"/>
        <w:b/>
        <w:sz w:val="12"/>
        <w:szCs w:val="12"/>
      </w:rPr>
      <w:fldChar w:fldCharType="begin"/>
    </w:r>
    <w:r w:rsidR="00D60972" w:rsidRPr="00515E94">
      <w:rPr>
        <w:rFonts w:ascii="Arial" w:hAnsi="Arial" w:cs="Arial"/>
        <w:b/>
        <w:sz w:val="12"/>
        <w:szCs w:val="12"/>
      </w:rPr>
      <w:instrText xml:space="preserve"> NUMPAGES </w:instrText>
    </w:r>
    <w:r w:rsidR="00D60972" w:rsidRPr="00515E94">
      <w:rPr>
        <w:rFonts w:ascii="Arial" w:hAnsi="Arial" w:cs="Arial"/>
        <w:b/>
        <w:sz w:val="12"/>
        <w:szCs w:val="12"/>
      </w:rPr>
      <w:fldChar w:fldCharType="separate"/>
    </w:r>
    <w:r w:rsidR="0078021A">
      <w:rPr>
        <w:rFonts w:ascii="Arial" w:hAnsi="Arial" w:cs="Arial"/>
        <w:b/>
        <w:noProof/>
        <w:sz w:val="12"/>
        <w:szCs w:val="12"/>
      </w:rPr>
      <w:t>1</w:t>
    </w:r>
    <w:r w:rsidR="00D60972" w:rsidRPr="00515E94">
      <w:rPr>
        <w:rFonts w:ascii="Arial" w:hAnsi="Arial" w:cs="Arial"/>
        <w:b/>
        <w:sz w:val="12"/>
        <w:szCs w:val="12"/>
      </w:rPr>
      <w:fldChar w:fldCharType="end"/>
    </w:r>
  </w:p>
  <w:p w14:paraId="0E838494" w14:textId="77777777" w:rsidR="001D3775" w:rsidRDefault="001D3775" w:rsidP="00000EA4">
    <w:pPr>
      <w:autoSpaceDE w:val="0"/>
      <w:autoSpaceDN w:val="0"/>
      <w:adjustRightInd w:val="0"/>
      <w:rPr>
        <w:rFonts w:ascii="Arial" w:hAnsi="Arial" w:cs="Arial"/>
        <w:b/>
        <w:bCs/>
        <w:lang w:val="es-MX"/>
      </w:rPr>
    </w:pPr>
  </w:p>
  <w:p w14:paraId="6681C9C6" w14:textId="77777777" w:rsidR="00561437" w:rsidRDefault="00561437" w:rsidP="00000EA4">
    <w:pPr>
      <w:autoSpaceDE w:val="0"/>
      <w:autoSpaceDN w:val="0"/>
      <w:adjustRightInd w:val="0"/>
      <w:rPr>
        <w:rFonts w:ascii="Arial" w:hAnsi="Arial" w:cs="Arial"/>
        <w:b/>
        <w:bCs/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E0594"/>
    <w:multiLevelType w:val="multilevel"/>
    <w:tmpl w:val="3D0AF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91128A"/>
    <w:multiLevelType w:val="hybridMultilevel"/>
    <w:tmpl w:val="D8DE494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4429E"/>
    <w:multiLevelType w:val="hybridMultilevel"/>
    <w:tmpl w:val="F3443CD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97301"/>
    <w:multiLevelType w:val="hybridMultilevel"/>
    <w:tmpl w:val="BA10A44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0722D"/>
    <w:multiLevelType w:val="hybridMultilevel"/>
    <w:tmpl w:val="CCCA097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CF20AF"/>
    <w:multiLevelType w:val="hybridMultilevel"/>
    <w:tmpl w:val="4940A658"/>
    <w:lvl w:ilvl="0" w:tplc="080A0017">
      <w:start w:val="1"/>
      <w:numFmt w:val="lowerLetter"/>
      <w:lvlText w:val="%1)"/>
      <w:lvlJc w:val="left"/>
      <w:pPr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D254AB"/>
    <w:multiLevelType w:val="multilevel"/>
    <w:tmpl w:val="B2D04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211742"/>
    <w:multiLevelType w:val="hybridMultilevel"/>
    <w:tmpl w:val="C4C6553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5">
      <w:start w:val="1"/>
      <w:numFmt w:val="upp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C33625"/>
    <w:multiLevelType w:val="multilevel"/>
    <w:tmpl w:val="1D20AC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CA6387"/>
    <w:multiLevelType w:val="multilevel"/>
    <w:tmpl w:val="1C040D2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CE3FEF"/>
    <w:multiLevelType w:val="multilevel"/>
    <w:tmpl w:val="0FF0F1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4354EF"/>
    <w:multiLevelType w:val="multilevel"/>
    <w:tmpl w:val="4D4CCE0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0A480B"/>
    <w:multiLevelType w:val="multilevel"/>
    <w:tmpl w:val="32A098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CCC59F9"/>
    <w:multiLevelType w:val="hybridMultilevel"/>
    <w:tmpl w:val="6E96F2D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9B4350"/>
    <w:multiLevelType w:val="hybridMultilevel"/>
    <w:tmpl w:val="1DBE4718"/>
    <w:lvl w:ilvl="0" w:tplc="9DB816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0349E4"/>
    <w:multiLevelType w:val="multilevel"/>
    <w:tmpl w:val="FA6A7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1BB04EC"/>
    <w:multiLevelType w:val="hybridMultilevel"/>
    <w:tmpl w:val="96FEF96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632F9"/>
    <w:multiLevelType w:val="hybridMultilevel"/>
    <w:tmpl w:val="33B4FCE0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1D2262"/>
    <w:multiLevelType w:val="hybridMultilevel"/>
    <w:tmpl w:val="E4264050"/>
    <w:lvl w:ilvl="0" w:tplc="58A0709E">
      <w:start w:val="1"/>
      <w:numFmt w:val="lowerLetter"/>
      <w:lvlText w:val="%1)"/>
      <w:lvlJc w:val="left"/>
      <w:pPr>
        <w:ind w:left="720" w:hanging="360"/>
      </w:pPr>
      <w:rPr>
        <w:rFonts w:ascii="Calibri" w:hAnsi="Calibri"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A73977"/>
    <w:multiLevelType w:val="multilevel"/>
    <w:tmpl w:val="51BE4F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4E538F5"/>
    <w:multiLevelType w:val="multilevel"/>
    <w:tmpl w:val="8F36A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0B2D50"/>
    <w:multiLevelType w:val="multilevel"/>
    <w:tmpl w:val="3F762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304F04"/>
    <w:multiLevelType w:val="hybridMultilevel"/>
    <w:tmpl w:val="ABF8B548"/>
    <w:lvl w:ilvl="0" w:tplc="3FCE4A72">
      <w:start w:val="1"/>
      <w:numFmt w:val="upperLetter"/>
      <w:lvlText w:val="%1."/>
      <w:lvlJc w:val="left"/>
      <w:pPr>
        <w:ind w:left="1440" w:hanging="360"/>
      </w:pPr>
      <w:rPr>
        <w:rFonts w:asciiTheme="minorHAnsi" w:eastAsia="Calibri" w:hAnsiTheme="minorHAnsi" w:cstheme="minorHAnsi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D219F0"/>
    <w:multiLevelType w:val="multilevel"/>
    <w:tmpl w:val="98381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BB63ADF"/>
    <w:multiLevelType w:val="multilevel"/>
    <w:tmpl w:val="E648EB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D783EAB"/>
    <w:multiLevelType w:val="hybridMultilevel"/>
    <w:tmpl w:val="DE30538E"/>
    <w:lvl w:ilvl="0" w:tplc="0C0A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5DC4682">
      <w:start w:val="1"/>
      <w:numFmt w:val="upperLetter"/>
      <w:lvlText w:val="%2."/>
      <w:lvlJc w:val="left"/>
      <w:pPr>
        <w:ind w:left="1440" w:hanging="360"/>
      </w:pPr>
      <w:rPr>
        <w:rFonts w:asciiTheme="minorHAnsi" w:hAnsiTheme="minorHAnsi" w:cstheme="minorHAnsi" w:hint="default"/>
        <w:sz w:val="20"/>
        <w:szCs w:val="20"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17A3B"/>
    <w:multiLevelType w:val="hybridMultilevel"/>
    <w:tmpl w:val="39DC3CEE"/>
    <w:lvl w:ilvl="0" w:tplc="C8D8AD8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C73EE7"/>
    <w:multiLevelType w:val="multilevel"/>
    <w:tmpl w:val="EBC0D3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B3673F1"/>
    <w:multiLevelType w:val="hybridMultilevel"/>
    <w:tmpl w:val="9104AE42"/>
    <w:lvl w:ilvl="0" w:tplc="0C0A0015">
      <w:start w:val="1"/>
      <w:numFmt w:val="upperLetter"/>
      <w:lvlText w:val="%1."/>
      <w:lvlJc w:val="left"/>
      <w:pPr>
        <w:ind w:left="1425" w:hanging="360"/>
      </w:pPr>
    </w:lvl>
    <w:lvl w:ilvl="1" w:tplc="0C0A0019" w:tentative="1">
      <w:start w:val="1"/>
      <w:numFmt w:val="lowerLetter"/>
      <w:lvlText w:val="%2."/>
      <w:lvlJc w:val="left"/>
      <w:pPr>
        <w:ind w:left="2145" w:hanging="360"/>
      </w:pPr>
    </w:lvl>
    <w:lvl w:ilvl="2" w:tplc="0C0A001B" w:tentative="1">
      <w:start w:val="1"/>
      <w:numFmt w:val="lowerRoman"/>
      <w:lvlText w:val="%3."/>
      <w:lvlJc w:val="right"/>
      <w:pPr>
        <w:ind w:left="2865" w:hanging="180"/>
      </w:pPr>
    </w:lvl>
    <w:lvl w:ilvl="3" w:tplc="0C0A000F" w:tentative="1">
      <w:start w:val="1"/>
      <w:numFmt w:val="decimal"/>
      <w:lvlText w:val="%4."/>
      <w:lvlJc w:val="left"/>
      <w:pPr>
        <w:ind w:left="3585" w:hanging="360"/>
      </w:pPr>
    </w:lvl>
    <w:lvl w:ilvl="4" w:tplc="0C0A0019" w:tentative="1">
      <w:start w:val="1"/>
      <w:numFmt w:val="lowerLetter"/>
      <w:lvlText w:val="%5."/>
      <w:lvlJc w:val="left"/>
      <w:pPr>
        <w:ind w:left="4305" w:hanging="360"/>
      </w:pPr>
    </w:lvl>
    <w:lvl w:ilvl="5" w:tplc="0C0A001B" w:tentative="1">
      <w:start w:val="1"/>
      <w:numFmt w:val="lowerRoman"/>
      <w:lvlText w:val="%6."/>
      <w:lvlJc w:val="right"/>
      <w:pPr>
        <w:ind w:left="5025" w:hanging="180"/>
      </w:pPr>
    </w:lvl>
    <w:lvl w:ilvl="6" w:tplc="0C0A000F" w:tentative="1">
      <w:start w:val="1"/>
      <w:numFmt w:val="decimal"/>
      <w:lvlText w:val="%7."/>
      <w:lvlJc w:val="left"/>
      <w:pPr>
        <w:ind w:left="5745" w:hanging="360"/>
      </w:pPr>
    </w:lvl>
    <w:lvl w:ilvl="7" w:tplc="0C0A0019" w:tentative="1">
      <w:start w:val="1"/>
      <w:numFmt w:val="lowerLetter"/>
      <w:lvlText w:val="%8."/>
      <w:lvlJc w:val="left"/>
      <w:pPr>
        <w:ind w:left="6465" w:hanging="360"/>
      </w:pPr>
    </w:lvl>
    <w:lvl w:ilvl="8" w:tplc="0C0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9" w15:restartNumberingAfterBreak="0">
    <w:nsid w:val="5DF67330"/>
    <w:multiLevelType w:val="hybridMultilevel"/>
    <w:tmpl w:val="73EC9C1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854CCE"/>
    <w:multiLevelType w:val="multilevel"/>
    <w:tmpl w:val="88689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2A532DF"/>
    <w:multiLevelType w:val="hybridMultilevel"/>
    <w:tmpl w:val="1542F566"/>
    <w:lvl w:ilvl="0" w:tplc="9DB816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B27D2B"/>
    <w:multiLevelType w:val="hybridMultilevel"/>
    <w:tmpl w:val="54F46B7C"/>
    <w:lvl w:ilvl="0" w:tplc="0C0A0015">
      <w:start w:val="1"/>
      <w:numFmt w:val="upperLetter"/>
      <w:lvlText w:val="%1."/>
      <w:lvlJc w:val="left"/>
      <w:pPr>
        <w:ind w:left="1800" w:hanging="360"/>
      </w:p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6C1B1D4D"/>
    <w:multiLevelType w:val="hybridMultilevel"/>
    <w:tmpl w:val="9E966102"/>
    <w:lvl w:ilvl="0" w:tplc="0C0A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C774F63"/>
    <w:multiLevelType w:val="hybridMultilevel"/>
    <w:tmpl w:val="96FEF96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1F051B"/>
    <w:multiLevelType w:val="multilevel"/>
    <w:tmpl w:val="032AD52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E655B53"/>
    <w:multiLevelType w:val="hybridMultilevel"/>
    <w:tmpl w:val="90766C8A"/>
    <w:lvl w:ilvl="0" w:tplc="9DB816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780CA4"/>
    <w:multiLevelType w:val="multilevel"/>
    <w:tmpl w:val="5554C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D405ADA"/>
    <w:multiLevelType w:val="multilevel"/>
    <w:tmpl w:val="5FE8D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27395297">
    <w:abstractNumId w:val="25"/>
  </w:num>
  <w:num w:numId="2" w16cid:durableId="1183477084">
    <w:abstractNumId w:val="33"/>
  </w:num>
  <w:num w:numId="3" w16cid:durableId="965084448">
    <w:abstractNumId w:val="22"/>
  </w:num>
  <w:num w:numId="4" w16cid:durableId="642199750">
    <w:abstractNumId w:val="7"/>
  </w:num>
  <w:num w:numId="5" w16cid:durableId="634872145">
    <w:abstractNumId w:val="32"/>
  </w:num>
  <w:num w:numId="6" w16cid:durableId="185095748">
    <w:abstractNumId w:val="28"/>
  </w:num>
  <w:num w:numId="7" w16cid:durableId="17120210">
    <w:abstractNumId w:val="15"/>
  </w:num>
  <w:num w:numId="8" w16cid:durableId="445004533">
    <w:abstractNumId w:val="20"/>
  </w:num>
  <w:num w:numId="9" w16cid:durableId="1301425340">
    <w:abstractNumId w:val="38"/>
  </w:num>
  <w:num w:numId="10" w16cid:durableId="260112403">
    <w:abstractNumId w:val="0"/>
  </w:num>
  <w:num w:numId="11" w16cid:durableId="475875740">
    <w:abstractNumId w:val="37"/>
  </w:num>
  <w:num w:numId="12" w16cid:durableId="696733997">
    <w:abstractNumId w:val="6"/>
  </w:num>
  <w:num w:numId="13" w16cid:durableId="1636377195">
    <w:abstractNumId w:val="30"/>
  </w:num>
  <w:num w:numId="14" w16cid:durableId="1477843962">
    <w:abstractNumId w:val="34"/>
  </w:num>
  <w:num w:numId="15" w16cid:durableId="172962384">
    <w:abstractNumId w:val="29"/>
  </w:num>
  <w:num w:numId="16" w16cid:durableId="944115257">
    <w:abstractNumId w:val="26"/>
  </w:num>
  <w:num w:numId="17" w16cid:durableId="638388177">
    <w:abstractNumId w:val="4"/>
  </w:num>
  <w:num w:numId="18" w16cid:durableId="1491094319">
    <w:abstractNumId w:val="2"/>
  </w:num>
  <w:num w:numId="19" w16cid:durableId="81531149">
    <w:abstractNumId w:val="27"/>
  </w:num>
  <w:num w:numId="20" w16cid:durableId="740374510">
    <w:abstractNumId w:val="12"/>
  </w:num>
  <w:num w:numId="21" w16cid:durableId="108162646">
    <w:abstractNumId w:val="16"/>
  </w:num>
  <w:num w:numId="22" w16cid:durableId="2106224705">
    <w:abstractNumId w:val="18"/>
  </w:num>
  <w:num w:numId="23" w16cid:durableId="1635021856">
    <w:abstractNumId w:val="13"/>
  </w:num>
  <w:num w:numId="24" w16cid:durableId="1357343717">
    <w:abstractNumId w:val="23"/>
  </w:num>
  <w:num w:numId="25" w16cid:durableId="1568881454">
    <w:abstractNumId w:val="8"/>
  </w:num>
  <w:num w:numId="26" w16cid:durableId="984897520">
    <w:abstractNumId w:val="11"/>
  </w:num>
  <w:num w:numId="27" w16cid:durableId="1337801654">
    <w:abstractNumId w:val="24"/>
  </w:num>
  <w:num w:numId="28" w16cid:durableId="707490036">
    <w:abstractNumId w:val="9"/>
  </w:num>
  <w:num w:numId="29" w16cid:durableId="55323700">
    <w:abstractNumId w:val="10"/>
  </w:num>
  <w:num w:numId="30" w16cid:durableId="1115055194">
    <w:abstractNumId w:val="19"/>
  </w:num>
  <w:num w:numId="31" w16cid:durableId="1238251700">
    <w:abstractNumId w:val="5"/>
  </w:num>
  <w:num w:numId="32" w16cid:durableId="1789274182">
    <w:abstractNumId w:val="35"/>
  </w:num>
  <w:num w:numId="33" w16cid:durableId="301622693">
    <w:abstractNumId w:val="21"/>
  </w:num>
  <w:num w:numId="34" w16cid:durableId="1176381836">
    <w:abstractNumId w:val="14"/>
  </w:num>
  <w:num w:numId="35" w16cid:durableId="500895413">
    <w:abstractNumId w:val="3"/>
  </w:num>
  <w:num w:numId="36" w16cid:durableId="980689785">
    <w:abstractNumId w:val="17"/>
  </w:num>
  <w:num w:numId="37" w16cid:durableId="1066345098">
    <w:abstractNumId w:val="36"/>
  </w:num>
  <w:num w:numId="38" w16cid:durableId="1902715664">
    <w:abstractNumId w:val="31"/>
  </w:num>
  <w:num w:numId="39" w16cid:durableId="2138061630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attachedTemplate r:id="rId1"/>
  <w:documentProtection w:edit="forms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9C7"/>
    <w:rsid w:val="00000EA4"/>
    <w:rsid w:val="0000716A"/>
    <w:rsid w:val="00007830"/>
    <w:rsid w:val="000139E2"/>
    <w:rsid w:val="000234AF"/>
    <w:rsid w:val="00026FDF"/>
    <w:rsid w:val="00034DA3"/>
    <w:rsid w:val="00041213"/>
    <w:rsid w:val="00057A3D"/>
    <w:rsid w:val="0006177F"/>
    <w:rsid w:val="00072B4E"/>
    <w:rsid w:val="00072F8F"/>
    <w:rsid w:val="000730D6"/>
    <w:rsid w:val="000865CB"/>
    <w:rsid w:val="000933BE"/>
    <w:rsid w:val="0009349E"/>
    <w:rsid w:val="000957CC"/>
    <w:rsid w:val="000A30AD"/>
    <w:rsid w:val="000A3B62"/>
    <w:rsid w:val="000B4263"/>
    <w:rsid w:val="000B44AC"/>
    <w:rsid w:val="000B5455"/>
    <w:rsid w:val="000C3E1B"/>
    <w:rsid w:val="000C6025"/>
    <w:rsid w:val="000D7D1A"/>
    <w:rsid w:val="000F4083"/>
    <w:rsid w:val="00110C35"/>
    <w:rsid w:val="00110F2E"/>
    <w:rsid w:val="0012165D"/>
    <w:rsid w:val="00125D4E"/>
    <w:rsid w:val="00131AA9"/>
    <w:rsid w:val="00131F8C"/>
    <w:rsid w:val="00132EA2"/>
    <w:rsid w:val="00140632"/>
    <w:rsid w:val="001446A1"/>
    <w:rsid w:val="00157F9E"/>
    <w:rsid w:val="001620E6"/>
    <w:rsid w:val="00182112"/>
    <w:rsid w:val="001850D3"/>
    <w:rsid w:val="001964E7"/>
    <w:rsid w:val="001A1337"/>
    <w:rsid w:val="001A5D8F"/>
    <w:rsid w:val="001B5520"/>
    <w:rsid w:val="001B5A73"/>
    <w:rsid w:val="001C33B3"/>
    <w:rsid w:val="001D3775"/>
    <w:rsid w:val="001D599B"/>
    <w:rsid w:val="001E7765"/>
    <w:rsid w:val="002041DD"/>
    <w:rsid w:val="00205CED"/>
    <w:rsid w:val="002104FD"/>
    <w:rsid w:val="00210D8D"/>
    <w:rsid w:val="00214A9C"/>
    <w:rsid w:val="00222F9A"/>
    <w:rsid w:val="0023264D"/>
    <w:rsid w:val="00237170"/>
    <w:rsid w:val="002447C5"/>
    <w:rsid w:val="00255EB9"/>
    <w:rsid w:val="00256C11"/>
    <w:rsid w:val="00260A3F"/>
    <w:rsid w:val="00265C60"/>
    <w:rsid w:val="00295ED3"/>
    <w:rsid w:val="002A573E"/>
    <w:rsid w:val="002B3919"/>
    <w:rsid w:val="002C0D24"/>
    <w:rsid w:val="002D20DB"/>
    <w:rsid w:val="002D3DC1"/>
    <w:rsid w:val="002F1866"/>
    <w:rsid w:val="002F2207"/>
    <w:rsid w:val="002F71DF"/>
    <w:rsid w:val="003019C7"/>
    <w:rsid w:val="00306BD3"/>
    <w:rsid w:val="00315097"/>
    <w:rsid w:val="003157A5"/>
    <w:rsid w:val="00324FA1"/>
    <w:rsid w:val="00331729"/>
    <w:rsid w:val="00332CF6"/>
    <w:rsid w:val="00344C9E"/>
    <w:rsid w:val="00347A83"/>
    <w:rsid w:val="00350037"/>
    <w:rsid w:val="00363C0C"/>
    <w:rsid w:val="0036565E"/>
    <w:rsid w:val="00366CFA"/>
    <w:rsid w:val="00367332"/>
    <w:rsid w:val="00372E99"/>
    <w:rsid w:val="00384529"/>
    <w:rsid w:val="0038586C"/>
    <w:rsid w:val="003A7DE0"/>
    <w:rsid w:val="003C32A8"/>
    <w:rsid w:val="003C6939"/>
    <w:rsid w:val="003C7A8A"/>
    <w:rsid w:val="003D15FA"/>
    <w:rsid w:val="003D653F"/>
    <w:rsid w:val="003E67F5"/>
    <w:rsid w:val="003E71C0"/>
    <w:rsid w:val="00402A5C"/>
    <w:rsid w:val="004045F3"/>
    <w:rsid w:val="004069AC"/>
    <w:rsid w:val="00417F32"/>
    <w:rsid w:val="004270E8"/>
    <w:rsid w:val="0044091C"/>
    <w:rsid w:val="00446E52"/>
    <w:rsid w:val="00450753"/>
    <w:rsid w:val="00453333"/>
    <w:rsid w:val="0046331C"/>
    <w:rsid w:val="00492A9F"/>
    <w:rsid w:val="004942C8"/>
    <w:rsid w:val="00495C6D"/>
    <w:rsid w:val="004A0EAC"/>
    <w:rsid w:val="004B5FB8"/>
    <w:rsid w:val="004C1612"/>
    <w:rsid w:val="004C4AEE"/>
    <w:rsid w:val="004C608C"/>
    <w:rsid w:val="004D536B"/>
    <w:rsid w:val="004D56F0"/>
    <w:rsid w:val="004D5AE2"/>
    <w:rsid w:val="005114A2"/>
    <w:rsid w:val="005128C3"/>
    <w:rsid w:val="00515E94"/>
    <w:rsid w:val="00523075"/>
    <w:rsid w:val="00524506"/>
    <w:rsid w:val="00524E3F"/>
    <w:rsid w:val="00534628"/>
    <w:rsid w:val="005346CD"/>
    <w:rsid w:val="005551C2"/>
    <w:rsid w:val="00561071"/>
    <w:rsid w:val="00561437"/>
    <w:rsid w:val="0056709B"/>
    <w:rsid w:val="00583839"/>
    <w:rsid w:val="005B6045"/>
    <w:rsid w:val="005B7D5A"/>
    <w:rsid w:val="005C3D93"/>
    <w:rsid w:val="005C597C"/>
    <w:rsid w:val="005C7AF4"/>
    <w:rsid w:val="005D579A"/>
    <w:rsid w:val="005E386E"/>
    <w:rsid w:val="005F1E08"/>
    <w:rsid w:val="005F4855"/>
    <w:rsid w:val="005F48F1"/>
    <w:rsid w:val="005F5224"/>
    <w:rsid w:val="0060709C"/>
    <w:rsid w:val="006105F5"/>
    <w:rsid w:val="00615BFA"/>
    <w:rsid w:val="00622192"/>
    <w:rsid w:val="00630800"/>
    <w:rsid w:val="0063154C"/>
    <w:rsid w:val="00632B9E"/>
    <w:rsid w:val="0063714D"/>
    <w:rsid w:val="0064337E"/>
    <w:rsid w:val="00644E20"/>
    <w:rsid w:val="00651AD2"/>
    <w:rsid w:val="006613A3"/>
    <w:rsid w:val="0066186A"/>
    <w:rsid w:val="00662C1E"/>
    <w:rsid w:val="00670BE0"/>
    <w:rsid w:val="0067182C"/>
    <w:rsid w:val="00685D0F"/>
    <w:rsid w:val="00691656"/>
    <w:rsid w:val="00693C7F"/>
    <w:rsid w:val="006B19CE"/>
    <w:rsid w:val="006B7692"/>
    <w:rsid w:val="006C425E"/>
    <w:rsid w:val="006D3D21"/>
    <w:rsid w:val="006F05C8"/>
    <w:rsid w:val="006F5CC4"/>
    <w:rsid w:val="006F76D0"/>
    <w:rsid w:val="00703B5A"/>
    <w:rsid w:val="007045B2"/>
    <w:rsid w:val="00706187"/>
    <w:rsid w:val="007109B1"/>
    <w:rsid w:val="00725541"/>
    <w:rsid w:val="00735786"/>
    <w:rsid w:val="007372CD"/>
    <w:rsid w:val="007479CA"/>
    <w:rsid w:val="007527DA"/>
    <w:rsid w:val="007575FD"/>
    <w:rsid w:val="00766A96"/>
    <w:rsid w:val="00772C72"/>
    <w:rsid w:val="00776C01"/>
    <w:rsid w:val="00777576"/>
    <w:rsid w:val="0078021A"/>
    <w:rsid w:val="00781BAC"/>
    <w:rsid w:val="00782033"/>
    <w:rsid w:val="0079468D"/>
    <w:rsid w:val="007949C8"/>
    <w:rsid w:val="0079691B"/>
    <w:rsid w:val="007A6896"/>
    <w:rsid w:val="007B2E5D"/>
    <w:rsid w:val="007B3422"/>
    <w:rsid w:val="007C20E8"/>
    <w:rsid w:val="007C2744"/>
    <w:rsid w:val="007D2E05"/>
    <w:rsid w:val="007D45C5"/>
    <w:rsid w:val="007D6283"/>
    <w:rsid w:val="007D6D99"/>
    <w:rsid w:val="007E7387"/>
    <w:rsid w:val="007F39BE"/>
    <w:rsid w:val="008050FF"/>
    <w:rsid w:val="008161CA"/>
    <w:rsid w:val="0082310C"/>
    <w:rsid w:val="008260B5"/>
    <w:rsid w:val="00843B24"/>
    <w:rsid w:val="00852034"/>
    <w:rsid w:val="00856A02"/>
    <w:rsid w:val="00862771"/>
    <w:rsid w:val="00864489"/>
    <w:rsid w:val="008708DA"/>
    <w:rsid w:val="008712CB"/>
    <w:rsid w:val="00883E82"/>
    <w:rsid w:val="00893E28"/>
    <w:rsid w:val="008A0E32"/>
    <w:rsid w:val="008C591E"/>
    <w:rsid w:val="008C5FFA"/>
    <w:rsid w:val="008D061B"/>
    <w:rsid w:val="008D2A13"/>
    <w:rsid w:val="008E5297"/>
    <w:rsid w:val="008F408A"/>
    <w:rsid w:val="0090074F"/>
    <w:rsid w:val="00903FC6"/>
    <w:rsid w:val="00907366"/>
    <w:rsid w:val="00907E0B"/>
    <w:rsid w:val="00914646"/>
    <w:rsid w:val="00921A1C"/>
    <w:rsid w:val="009228E8"/>
    <w:rsid w:val="00925C0F"/>
    <w:rsid w:val="00955C02"/>
    <w:rsid w:val="009600A0"/>
    <w:rsid w:val="00961BB1"/>
    <w:rsid w:val="00962DA5"/>
    <w:rsid w:val="00966BFC"/>
    <w:rsid w:val="00974150"/>
    <w:rsid w:val="00974A7B"/>
    <w:rsid w:val="0098201E"/>
    <w:rsid w:val="009834BB"/>
    <w:rsid w:val="0098573D"/>
    <w:rsid w:val="00987642"/>
    <w:rsid w:val="00987D31"/>
    <w:rsid w:val="00987E10"/>
    <w:rsid w:val="00993826"/>
    <w:rsid w:val="00994A74"/>
    <w:rsid w:val="009B6C00"/>
    <w:rsid w:val="009D563B"/>
    <w:rsid w:val="009F457E"/>
    <w:rsid w:val="00A07A14"/>
    <w:rsid w:val="00A14021"/>
    <w:rsid w:val="00A16D5F"/>
    <w:rsid w:val="00A203DD"/>
    <w:rsid w:val="00A25E76"/>
    <w:rsid w:val="00A33655"/>
    <w:rsid w:val="00A41901"/>
    <w:rsid w:val="00A420E9"/>
    <w:rsid w:val="00A431D5"/>
    <w:rsid w:val="00A4372A"/>
    <w:rsid w:val="00A43FC7"/>
    <w:rsid w:val="00A56ED6"/>
    <w:rsid w:val="00A6415F"/>
    <w:rsid w:val="00A8043B"/>
    <w:rsid w:val="00A866EE"/>
    <w:rsid w:val="00A86B40"/>
    <w:rsid w:val="00A87F88"/>
    <w:rsid w:val="00A926B9"/>
    <w:rsid w:val="00A92E4D"/>
    <w:rsid w:val="00A95C1D"/>
    <w:rsid w:val="00AA20D5"/>
    <w:rsid w:val="00AB33D8"/>
    <w:rsid w:val="00AB384E"/>
    <w:rsid w:val="00AC2EAD"/>
    <w:rsid w:val="00AC4B16"/>
    <w:rsid w:val="00AC7A51"/>
    <w:rsid w:val="00AD06AE"/>
    <w:rsid w:val="00AD2879"/>
    <w:rsid w:val="00AD2C41"/>
    <w:rsid w:val="00AD3155"/>
    <w:rsid w:val="00AE2B36"/>
    <w:rsid w:val="00AF4756"/>
    <w:rsid w:val="00B1671B"/>
    <w:rsid w:val="00B16FE6"/>
    <w:rsid w:val="00B224F2"/>
    <w:rsid w:val="00B4184F"/>
    <w:rsid w:val="00B52B09"/>
    <w:rsid w:val="00B720D8"/>
    <w:rsid w:val="00B8108D"/>
    <w:rsid w:val="00B8316D"/>
    <w:rsid w:val="00B95946"/>
    <w:rsid w:val="00BA39A2"/>
    <w:rsid w:val="00BA7A68"/>
    <w:rsid w:val="00BB5D69"/>
    <w:rsid w:val="00BC3838"/>
    <w:rsid w:val="00BC5839"/>
    <w:rsid w:val="00BD2900"/>
    <w:rsid w:val="00BD7DEE"/>
    <w:rsid w:val="00BE4272"/>
    <w:rsid w:val="00BE78AA"/>
    <w:rsid w:val="00BE7EAA"/>
    <w:rsid w:val="00BF15CE"/>
    <w:rsid w:val="00C057B2"/>
    <w:rsid w:val="00C059D9"/>
    <w:rsid w:val="00C15294"/>
    <w:rsid w:val="00C40125"/>
    <w:rsid w:val="00C4260F"/>
    <w:rsid w:val="00C65AA7"/>
    <w:rsid w:val="00C826BD"/>
    <w:rsid w:val="00C853AF"/>
    <w:rsid w:val="00C85FB9"/>
    <w:rsid w:val="00C97F41"/>
    <w:rsid w:val="00CB32F6"/>
    <w:rsid w:val="00CC4915"/>
    <w:rsid w:val="00CC6FD8"/>
    <w:rsid w:val="00CD631F"/>
    <w:rsid w:val="00CE39F5"/>
    <w:rsid w:val="00CE74A8"/>
    <w:rsid w:val="00CF280E"/>
    <w:rsid w:val="00CF369B"/>
    <w:rsid w:val="00D5450B"/>
    <w:rsid w:val="00D6007A"/>
    <w:rsid w:val="00D60230"/>
    <w:rsid w:val="00D60972"/>
    <w:rsid w:val="00D635BF"/>
    <w:rsid w:val="00D64859"/>
    <w:rsid w:val="00D66E64"/>
    <w:rsid w:val="00D81B10"/>
    <w:rsid w:val="00D87B1D"/>
    <w:rsid w:val="00D94A65"/>
    <w:rsid w:val="00D97C9B"/>
    <w:rsid w:val="00DA30C7"/>
    <w:rsid w:val="00DB03F1"/>
    <w:rsid w:val="00DC02F3"/>
    <w:rsid w:val="00DD4F81"/>
    <w:rsid w:val="00DD5D76"/>
    <w:rsid w:val="00DD756D"/>
    <w:rsid w:val="00DE34E3"/>
    <w:rsid w:val="00DF3AC0"/>
    <w:rsid w:val="00DF4807"/>
    <w:rsid w:val="00E01377"/>
    <w:rsid w:val="00E05641"/>
    <w:rsid w:val="00E22F88"/>
    <w:rsid w:val="00E2551B"/>
    <w:rsid w:val="00E2579F"/>
    <w:rsid w:val="00E504D8"/>
    <w:rsid w:val="00E51576"/>
    <w:rsid w:val="00E635F8"/>
    <w:rsid w:val="00E63F61"/>
    <w:rsid w:val="00E70C6F"/>
    <w:rsid w:val="00E77994"/>
    <w:rsid w:val="00E84A71"/>
    <w:rsid w:val="00EA7468"/>
    <w:rsid w:val="00EB05C1"/>
    <w:rsid w:val="00EB48CB"/>
    <w:rsid w:val="00EC1D2D"/>
    <w:rsid w:val="00EC1F96"/>
    <w:rsid w:val="00EC2F47"/>
    <w:rsid w:val="00EC45A4"/>
    <w:rsid w:val="00ED535A"/>
    <w:rsid w:val="00ED726A"/>
    <w:rsid w:val="00EF5975"/>
    <w:rsid w:val="00F007CB"/>
    <w:rsid w:val="00F13C59"/>
    <w:rsid w:val="00F145BB"/>
    <w:rsid w:val="00F241D3"/>
    <w:rsid w:val="00F27988"/>
    <w:rsid w:val="00F3189F"/>
    <w:rsid w:val="00F41124"/>
    <w:rsid w:val="00F43E5E"/>
    <w:rsid w:val="00F445BA"/>
    <w:rsid w:val="00F5004A"/>
    <w:rsid w:val="00F57052"/>
    <w:rsid w:val="00F62369"/>
    <w:rsid w:val="00F67341"/>
    <w:rsid w:val="00F72A77"/>
    <w:rsid w:val="00F7436F"/>
    <w:rsid w:val="00FB2FB5"/>
    <w:rsid w:val="00FC421A"/>
    <w:rsid w:val="00FC5A82"/>
    <w:rsid w:val="00FD7517"/>
    <w:rsid w:val="00FF3CF7"/>
    <w:rsid w:val="00FF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E9D459"/>
  <w15:docId w15:val="{EE405D72-95B8-4ECB-AB44-20A58B7FC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E64"/>
    <w:pPr>
      <w:spacing w:after="200" w:line="276" w:lineRule="auto"/>
    </w:pPr>
    <w:rPr>
      <w:sz w:val="22"/>
      <w:szCs w:val="22"/>
      <w:lang w:val="es-ES" w:eastAsia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D756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C161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00E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00EA4"/>
  </w:style>
  <w:style w:type="paragraph" w:styleId="Piedepgina">
    <w:name w:val="footer"/>
    <w:basedOn w:val="Normal"/>
    <w:link w:val="PiedepginaCar"/>
    <w:uiPriority w:val="99"/>
    <w:unhideWhenUsed/>
    <w:rsid w:val="00000E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00EA4"/>
  </w:style>
  <w:style w:type="paragraph" w:styleId="Textodeglobo">
    <w:name w:val="Balloon Text"/>
    <w:basedOn w:val="Normal"/>
    <w:link w:val="TextodegloboCar"/>
    <w:uiPriority w:val="99"/>
    <w:semiHidden/>
    <w:unhideWhenUsed/>
    <w:rsid w:val="00000EA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000EA4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00EA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basedOn w:val="Normal"/>
    <w:uiPriority w:val="34"/>
    <w:qFormat/>
    <w:rsid w:val="00000EA4"/>
    <w:pPr>
      <w:ind w:left="720"/>
      <w:contextualSpacing/>
    </w:pPr>
  </w:style>
  <w:style w:type="paragraph" w:styleId="Textoindependiente2">
    <w:name w:val="Body Text 2"/>
    <w:basedOn w:val="Normal"/>
    <w:rsid w:val="0079691B"/>
    <w:pPr>
      <w:pBdr>
        <w:bottom w:val="single" w:sz="12" w:space="9" w:color="auto"/>
      </w:pBdr>
      <w:spacing w:after="0" w:line="240" w:lineRule="auto"/>
      <w:jc w:val="both"/>
    </w:pPr>
    <w:rPr>
      <w:rFonts w:ascii="Comic Sans MS" w:eastAsia="Times New Roman" w:hAnsi="Comic Sans MS"/>
      <w:b/>
      <w:sz w:val="24"/>
      <w:szCs w:val="20"/>
      <w:lang w:val="es-MX" w:eastAsia="es-ES"/>
    </w:rPr>
  </w:style>
  <w:style w:type="paragraph" w:customStyle="1" w:styleId="subtitulo">
    <w:name w:val="subtitulo"/>
    <w:basedOn w:val="Normal"/>
    <w:rsid w:val="0079691B"/>
    <w:pPr>
      <w:spacing w:after="0" w:line="240" w:lineRule="auto"/>
    </w:pPr>
    <w:rPr>
      <w:rFonts w:ascii="Arial" w:eastAsia="Times New Roman" w:hAnsi="Arial"/>
      <w:b/>
      <w:sz w:val="24"/>
      <w:szCs w:val="20"/>
      <w:lang w:eastAsia="es-ES"/>
    </w:rPr>
  </w:style>
  <w:style w:type="character" w:styleId="Refdecomentario">
    <w:name w:val="annotation reference"/>
    <w:uiPriority w:val="99"/>
    <w:semiHidden/>
    <w:unhideWhenUsed/>
    <w:rsid w:val="00417F3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17F32"/>
    <w:rPr>
      <w:sz w:val="20"/>
      <w:szCs w:val="20"/>
      <w:lang w:val="x-none"/>
    </w:rPr>
  </w:style>
  <w:style w:type="character" w:customStyle="1" w:styleId="TextocomentarioCar">
    <w:name w:val="Texto comentario Car"/>
    <w:link w:val="Textocomentario"/>
    <w:uiPriority w:val="99"/>
    <w:semiHidden/>
    <w:rsid w:val="00417F32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C5FFA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8C5FFA"/>
    <w:rPr>
      <w:b/>
      <w:bCs/>
      <w:lang w:eastAsia="en-U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A420E9"/>
    <w:pPr>
      <w:spacing w:after="120"/>
    </w:pPr>
    <w:rPr>
      <w:lang w:val="x-none"/>
    </w:rPr>
  </w:style>
  <w:style w:type="character" w:customStyle="1" w:styleId="TextoindependienteCar">
    <w:name w:val="Texto independiente Car"/>
    <w:link w:val="Textoindependiente"/>
    <w:uiPriority w:val="99"/>
    <w:semiHidden/>
    <w:rsid w:val="00A420E9"/>
    <w:rPr>
      <w:sz w:val="22"/>
      <w:szCs w:val="22"/>
      <w:lang w:eastAsia="en-US"/>
    </w:rPr>
  </w:style>
  <w:style w:type="paragraph" w:customStyle="1" w:styleId="Textoindependiente21">
    <w:name w:val="Texto independiente 21"/>
    <w:basedOn w:val="Normal"/>
    <w:rsid w:val="00A420E9"/>
    <w:pPr>
      <w:spacing w:after="0" w:line="240" w:lineRule="auto"/>
      <w:jc w:val="both"/>
    </w:pPr>
    <w:rPr>
      <w:rFonts w:ascii="Arial" w:eastAsia="Times New Roman" w:hAnsi="Arial"/>
      <w:szCs w:val="20"/>
      <w:lang w:val="es-ES_tradnl" w:eastAsia="zh-CN"/>
    </w:rPr>
  </w:style>
  <w:style w:type="paragraph" w:styleId="Descripcin">
    <w:name w:val="caption"/>
    <w:basedOn w:val="Normal"/>
    <w:next w:val="Normal"/>
    <w:qFormat/>
    <w:rsid w:val="00D60972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es-ES"/>
    </w:rPr>
  </w:style>
  <w:style w:type="paragraph" w:customStyle="1" w:styleId="Default">
    <w:name w:val="Default"/>
    <w:rsid w:val="00072F8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s-ES" w:eastAsia="en-US"/>
    </w:rPr>
  </w:style>
  <w:style w:type="paragraph" w:styleId="NormalWeb">
    <w:name w:val="Normal (Web)"/>
    <w:basedOn w:val="Normal"/>
    <w:uiPriority w:val="99"/>
    <w:semiHidden/>
    <w:unhideWhenUsed/>
    <w:rsid w:val="00B959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styleId="Fuerte">
    <w:name w:val="Strong"/>
    <w:basedOn w:val="Fuentedeprrafopredeter"/>
    <w:uiPriority w:val="22"/>
    <w:qFormat/>
    <w:rsid w:val="00B95946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109B1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09B1"/>
    <w:rPr>
      <w:color w:val="605E5C"/>
      <w:shd w:val="clear" w:color="auto" w:fill="E1DFDD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347A8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347A8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semiHidden/>
    <w:rsid w:val="00DD75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C161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carpeta%20evaluadores\instrumentos%20de%20evaluacion\Formato%20Cuestionario%20sin%20proteccion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fe6e249-a464-4a66-b5e6-b135f4643275">
      <UserInfo>
        <DisplayName/>
        <AccountId xsi:nil="true"/>
        <AccountType/>
      </UserInfo>
    </SharedWithUsers>
    <TaxCatchAll xmlns="4fe6e249-a464-4a66-b5e6-b135f4643275" xsi:nil="true"/>
    <_ip_UnifiedCompliancePolicyUIAction xmlns="http://schemas.microsoft.com/sharepoint/v3" xsi:nil="true"/>
    <lcf76f155ced4ddcb4097134ff3c332f xmlns="4dca213e-7283-4106-9091-91ecb4ca7808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E6051EB6CD17489A166D6434C20917" ma:contentTypeVersion="22" ma:contentTypeDescription="Create a new document." ma:contentTypeScope="" ma:versionID="3878218851b324f782f4fdbd186e0859">
  <xsd:schema xmlns:xsd="http://www.w3.org/2001/XMLSchema" xmlns:xs="http://www.w3.org/2001/XMLSchema" xmlns:p="http://schemas.microsoft.com/office/2006/metadata/properties" xmlns:ns1="http://schemas.microsoft.com/sharepoint/v3" xmlns:ns2="4dca213e-7283-4106-9091-91ecb4ca7808" xmlns:ns3="4fe6e249-a464-4a66-b5e6-b135f4643275" targetNamespace="http://schemas.microsoft.com/office/2006/metadata/properties" ma:root="true" ma:fieldsID="8c536e7ebc4b12250276c23309a957c4" ns1:_="" ns2:_="" ns3:_="">
    <xsd:import namespace="http://schemas.microsoft.com/sharepoint/v3"/>
    <xsd:import namespace="4dca213e-7283-4106-9091-91ecb4ca7808"/>
    <xsd:import namespace="4fe6e249-a464-4a66-b5e6-b135f46432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ca213e-7283-4106-9091-91ecb4ca78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6e249-a464-4a66-b5e6-b135f464327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7886e69-9b8a-4e92-bdaf-8b90cbf066c1}" ma:internalName="TaxCatchAll" ma:showField="CatchAllData" ma:web="4fe6e249-a464-4a66-b5e6-b135f46432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2BBCB1-F755-4026-B114-63AC3D20F63A}">
  <ds:schemaRefs>
    <ds:schemaRef ds:uri="http://schemas.microsoft.com/office/2006/metadata/properties"/>
    <ds:schemaRef ds:uri="http://schemas.microsoft.com/office/infopath/2007/PartnerControls"/>
    <ds:schemaRef ds:uri="4fe6e249-a464-4a66-b5e6-b135f4643275"/>
    <ds:schemaRef ds:uri="http://schemas.microsoft.com/sharepoint/v3"/>
    <ds:schemaRef ds:uri="4dca213e-7283-4106-9091-91ecb4ca7808"/>
  </ds:schemaRefs>
</ds:datastoreItem>
</file>

<file path=customXml/itemProps2.xml><?xml version="1.0" encoding="utf-8"?>
<ds:datastoreItem xmlns:ds="http://schemas.openxmlformats.org/officeDocument/2006/customXml" ds:itemID="{8BB64BD4-52FD-43F9-AB0E-CD86868B3E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9589E1-8988-4F47-AA56-30F54BED81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dca213e-7283-4106-9091-91ecb4ca7808"/>
    <ds:schemaRef ds:uri="4fe6e249-a464-4a66-b5e6-b135f46432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48D2A1-7171-49C9-838C-F8303F2506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 Cuestionario sin proteccion.dot</Template>
  <TotalTime>1684</TotalTime>
  <Pages>3</Pages>
  <Words>507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FECHA APLICACIÓN</vt:lpstr>
    </vt:vector>
  </TitlesOfParts>
  <Company>SENA DIRECCION GENERAL</Company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 APLICACIÓN</dc:title>
  <dc:creator>JAIRO RAMIREZ</dc:creator>
  <cp:lastModifiedBy>Andrey Sarmiento</cp:lastModifiedBy>
  <cp:revision>23</cp:revision>
  <cp:lastPrinted>2025-10-25T11:19:00Z</cp:lastPrinted>
  <dcterms:created xsi:type="dcterms:W3CDTF">2025-10-25T11:18:00Z</dcterms:created>
  <dcterms:modified xsi:type="dcterms:W3CDTF">2026-06-15T04:39:00Z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0x01010026E6051EB6CD17489A166D6434C20917</vt:lpwstr>
  </property>
  <property fmtid="{D5CDD505-2E9C-101B-9397-08002B2CF9AE}" pid="3" name="Order">
    <vt:r8>788100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